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AA" w:rsidRPr="00E96950" w:rsidRDefault="006F5AAA" w:rsidP="006F5AAA">
      <w:pPr>
        <w:pStyle w:val="1"/>
      </w:pPr>
      <w:bookmarkStart w:id="0" w:name="_Toc375071055"/>
      <w:bookmarkStart w:id="1" w:name="_Toc388967388"/>
      <w:bookmarkStart w:id="2" w:name="_Toc391459323"/>
      <w:bookmarkStart w:id="3" w:name="_Toc392747420"/>
      <w:bookmarkEnd w:id="0"/>
      <w:r w:rsidRPr="00E96950">
        <w:t>ISIS-MIB</w:t>
      </w:r>
      <w:bookmarkEnd w:id="1"/>
      <w:bookmarkEnd w:id="2"/>
      <w:bookmarkEnd w:id="3"/>
    </w:p>
    <w:p w:rsidR="006F5AAA" w:rsidRPr="00E96950" w:rsidRDefault="006F5AAA" w:rsidP="006F5AAA">
      <w:r w:rsidRPr="00E96950">
        <w:t>本节介绍</w:t>
      </w:r>
      <w:r w:rsidRPr="00E96950">
        <w:t>ISIS-MIB</w:t>
      </w:r>
      <w:r w:rsidRPr="00E96950">
        <w:t>模块输出的告警信息。</w:t>
      </w:r>
    </w:p>
    <w:p w:rsidR="006F5AAA" w:rsidRPr="00E96950" w:rsidRDefault="006F5AAA" w:rsidP="006F5AAA">
      <w:pPr>
        <w:pStyle w:val="3"/>
      </w:pPr>
      <w:bookmarkStart w:id="4" w:name="_Toc388967389"/>
      <w:bookmarkStart w:id="5" w:name="_Toc391459324"/>
      <w:bookmarkStart w:id="6" w:name="_Toc392747421"/>
      <w:r w:rsidRPr="00E96950">
        <w:t>isisDatabaseOverload</w:t>
      </w:r>
      <w:bookmarkEnd w:id="4"/>
      <w:bookmarkEnd w:id="5"/>
      <w:bookmarkEnd w:id="6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1.3.6.1.2.1.138.0.1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-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BF5D42" w:rsidRPr="00E96950" w:rsidRDefault="00BF5D42" w:rsidP="006F5AAA">
      <w:r w:rsidRPr="00E96950">
        <w:rPr>
          <w:rFonts w:hint="eastAsia"/>
        </w:rPr>
        <w:t>系统在进入或退出</w:t>
      </w:r>
      <w:r w:rsidRPr="00E96950">
        <w:t>Overload</w:t>
      </w:r>
      <w:r w:rsidR="007D6605" w:rsidRPr="00E96950">
        <w:rPr>
          <w:rFonts w:hint="eastAsia"/>
        </w:rPr>
        <w:t>状态时发送</w:t>
      </w:r>
      <w:r w:rsidRPr="00E96950">
        <w:rPr>
          <w:rFonts w:hint="eastAsia"/>
        </w:rPr>
        <w:t>告警。此告警的生成次数和清除次数由</w:t>
      </w:r>
      <w:r w:rsidRPr="00E96950">
        <w:t>isisSysStatLSPDbaseOloads</w:t>
      </w:r>
      <w:r w:rsidRPr="00E96950">
        <w:rPr>
          <w:rFonts w:hint="eastAsia"/>
        </w:rPr>
        <w:t>进行记录。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lsdboverload-state-change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lsdboverload-state-change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1.3.6.1.2.1.138.1.2.1.1.4 (isisSysLevelState)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IsisLevelState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off 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on (2)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waiting (3)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overloaded(4)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3C6262" w:rsidP="006F5AAA">
      <w:r w:rsidRPr="00E96950">
        <w:rPr>
          <w:rFonts w:hint="eastAsia"/>
        </w:rPr>
        <w:t>无需处理</w:t>
      </w:r>
      <w:r w:rsidR="006F5AAA" w:rsidRPr="00E96950">
        <w:rPr>
          <w:rFonts w:hint="eastAsia"/>
        </w:rPr>
        <w:t>。</w:t>
      </w:r>
    </w:p>
    <w:p w:rsidR="006F5AAA" w:rsidRPr="00E96950" w:rsidRDefault="006F5AAA" w:rsidP="006F5AAA">
      <w:pPr>
        <w:pStyle w:val="3"/>
      </w:pPr>
      <w:bookmarkStart w:id="7" w:name="_Toc388967390"/>
      <w:bookmarkStart w:id="8" w:name="_Toc391459325"/>
      <w:bookmarkStart w:id="9" w:name="_Toc392747422"/>
      <w:r w:rsidRPr="00E96950">
        <w:lastRenderedPageBreak/>
        <w:t>isisManualAddressDrops</w:t>
      </w:r>
      <w:bookmarkEnd w:id="7"/>
      <w:bookmarkEnd w:id="8"/>
      <w:bookmarkEnd w:id="9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1.3.6.1.2.1.138.0.2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4B116E" w:rsidRPr="00E96950" w:rsidRDefault="00C9383C" w:rsidP="00904621">
      <w:r w:rsidRPr="00E96950">
        <w:rPr>
          <w:rFonts w:hint="eastAsia"/>
        </w:rPr>
        <w:t>在计算路由时，如果</w:t>
      </w:r>
      <w:r w:rsidR="004B116E" w:rsidRPr="00E96950">
        <w:rPr>
          <w:rFonts w:hint="eastAsia"/>
        </w:rPr>
        <w:t>某</w:t>
      </w:r>
      <w:r w:rsidR="00904621" w:rsidRPr="00E96950">
        <w:rPr>
          <w:rFonts w:hint="eastAsia"/>
        </w:rPr>
        <w:t>个分配的</w:t>
      </w:r>
      <w:r w:rsidR="004B116E" w:rsidRPr="00E96950">
        <w:rPr>
          <w:rFonts w:hint="eastAsia"/>
        </w:rPr>
        <w:t>区域地址</w:t>
      </w:r>
      <w:r w:rsidR="00904621" w:rsidRPr="00E96950">
        <w:rPr>
          <w:rFonts w:hint="eastAsia"/>
        </w:rPr>
        <w:t>被忽略</w:t>
      </w:r>
      <w:r w:rsidRPr="00E96950">
        <w:rPr>
          <w:rFonts w:hint="eastAsia"/>
        </w:rPr>
        <w:t>，</w:t>
      </w:r>
      <w:r w:rsidR="00904621" w:rsidRPr="00E96950">
        <w:rPr>
          <w:rFonts w:hint="eastAsia"/>
        </w:rPr>
        <w:t>系统</w:t>
      </w:r>
      <w:r w:rsidR="007D6605" w:rsidRPr="00E96950">
        <w:rPr>
          <w:rFonts w:hint="eastAsia"/>
        </w:rPr>
        <w:t>会发送</w:t>
      </w:r>
      <w:r w:rsidR="00904621" w:rsidRPr="00E96950">
        <w:rPr>
          <w:rFonts w:hint="eastAsia"/>
        </w:rPr>
        <w:t>告警</w:t>
      </w:r>
      <w:r w:rsidR="004B116E" w:rsidRPr="00E96950">
        <w:rPr>
          <w:rFonts w:hint="eastAsia"/>
        </w:rPr>
        <w:t>。</w:t>
      </w:r>
      <w:r w:rsidR="004B116E" w:rsidRPr="00E96950">
        <w:t>isisNotificationAreaAddress</w:t>
      </w:r>
      <w:r w:rsidR="004B116E" w:rsidRPr="00E96950">
        <w:rPr>
          <w:rFonts w:hint="eastAsia"/>
        </w:rPr>
        <w:t>变量的取值</w:t>
      </w:r>
      <w:r w:rsidR="00AE29B2" w:rsidRPr="00E96950">
        <w:rPr>
          <w:rFonts w:hint="eastAsia"/>
        </w:rPr>
        <w:t>即代表</w:t>
      </w:r>
      <w:r w:rsidR="004B116E" w:rsidRPr="00E96950">
        <w:rPr>
          <w:rFonts w:hint="eastAsia"/>
        </w:rPr>
        <w:t>被忽略的区域</w:t>
      </w:r>
      <w:r w:rsidR="00AE29B2" w:rsidRPr="00E96950">
        <w:rPr>
          <w:rFonts w:hint="eastAsia"/>
        </w:rPr>
        <w:t>地址</w:t>
      </w:r>
      <w:r w:rsidR="004B116E" w:rsidRPr="00E96950">
        <w:rPr>
          <w:rFonts w:hint="eastAsia"/>
        </w:rPr>
        <w:t>。</w:t>
      </w:r>
    </w:p>
    <w:p w:rsidR="00D678D1" w:rsidRPr="00E96950" w:rsidRDefault="00D678D1" w:rsidP="006F5AAA">
      <w:r w:rsidRPr="00E96950">
        <w:rPr>
          <w:rFonts w:hint="eastAsia"/>
        </w:rPr>
        <w:t>此告警的生成次数由</w:t>
      </w:r>
      <w:r w:rsidRPr="00E96950">
        <w:t>isisSysStatManAddrDropFromAreas</w:t>
      </w:r>
      <w:r w:rsidRPr="00E96950">
        <w:rPr>
          <w:rFonts w:hint="eastAsia"/>
        </w:rPr>
        <w:t>进行记录。</w:t>
      </w:r>
    </w:p>
    <w:p w:rsidR="00C03036" w:rsidRPr="00E96950" w:rsidRDefault="00C03036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isisManualAddressDrops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manual-address-drop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manual-address-drop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1.3.6.1.2.1.138.1.10.1.15 (isisNotificationAreaAddress)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IsisOSINSAddress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(0..20))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6F5AAA" w:rsidP="003C6262">
      <w:pPr>
        <w:pStyle w:val="ItemStep"/>
      </w:pPr>
      <w:r w:rsidRPr="00E96950">
        <w:rPr>
          <w:rFonts w:hint="eastAsia"/>
        </w:rPr>
        <w:t>减少非法或未使用的区域地址个数。</w:t>
      </w:r>
    </w:p>
    <w:p w:rsidR="003C6262" w:rsidRPr="00E96950" w:rsidRDefault="003C6262" w:rsidP="003C6262">
      <w:pPr>
        <w:pStyle w:val="ItemStep"/>
      </w:pPr>
      <w:r w:rsidRPr="00E96950">
        <w:t>如果问题</w:t>
      </w:r>
      <w:r w:rsidRPr="00E96950">
        <w:rPr>
          <w:rFonts w:hint="eastAsia"/>
        </w:rPr>
        <w:t>无法解决</w:t>
      </w:r>
      <w:r w:rsidRPr="00E96950">
        <w:t>，请联系</w:t>
      </w:r>
      <w:r w:rsidRPr="00E96950">
        <w:t>H3C</w:t>
      </w:r>
      <w:r w:rsidRPr="00E96950">
        <w:rPr>
          <w:rFonts w:hint="eastAsia"/>
        </w:rPr>
        <w:t>用服。</w:t>
      </w:r>
    </w:p>
    <w:p w:rsidR="006F5AAA" w:rsidRPr="00E96950" w:rsidRDefault="006F5AAA" w:rsidP="006F5AAA">
      <w:pPr>
        <w:pStyle w:val="3"/>
      </w:pPr>
      <w:bookmarkStart w:id="10" w:name="_Toc388967391"/>
      <w:bookmarkStart w:id="11" w:name="_Toc391459326"/>
      <w:bookmarkStart w:id="12" w:name="_Toc392747423"/>
      <w:r w:rsidRPr="00E96950">
        <w:t>isisCorruptedLSPDetected</w:t>
      </w:r>
      <w:bookmarkEnd w:id="10"/>
      <w:bookmarkEnd w:id="11"/>
      <w:bookmarkEnd w:id="12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1.3.6.1.2.1.138.0.3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-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D678D1" w:rsidRPr="00E96950" w:rsidRDefault="006E3196" w:rsidP="006F5AAA">
      <w:r w:rsidRPr="00E96950">
        <w:rPr>
          <w:rFonts w:hint="eastAsia"/>
        </w:rPr>
        <w:t>当存储在内存中的某个</w:t>
      </w:r>
      <w:r w:rsidRPr="00E96950">
        <w:rPr>
          <w:rFonts w:hint="eastAsia"/>
        </w:rPr>
        <w:t>LSP</w:t>
      </w:r>
      <w:r w:rsidR="007D6605" w:rsidRPr="00E96950">
        <w:rPr>
          <w:rFonts w:hint="eastAsia"/>
        </w:rPr>
        <w:t>被损坏时，系统会发送</w:t>
      </w:r>
      <w:r w:rsidRPr="00E96950">
        <w:rPr>
          <w:rFonts w:hint="eastAsia"/>
        </w:rPr>
        <w:t>告警。此告警的生成次数由</w:t>
      </w:r>
      <w:r w:rsidRPr="00E96950">
        <w:t>isisSysCorrLSPs</w:t>
      </w:r>
      <w:r w:rsidRPr="00E96950">
        <w:rPr>
          <w:rFonts w:hint="eastAsia"/>
        </w:rPr>
        <w:t>进行记录。</w:t>
      </w:r>
    </w:p>
    <w:p w:rsidR="006F5AAA" w:rsidRPr="00E96950" w:rsidRDefault="00E96770" w:rsidP="006F5AAA">
      <w:commentRangeStart w:id="13"/>
      <w:r w:rsidRPr="00E96950">
        <w:rPr>
          <w:rFonts w:hint="eastAsia"/>
        </w:rPr>
        <w:t>系统将转发</w:t>
      </w:r>
      <w:r w:rsidRPr="00E96950">
        <w:rPr>
          <w:rFonts w:hint="eastAsia"/>
        </w:rPr>
        <w:t>LSP ID</w:t>
      </w:r>
      <w:r w:rsidR="007D6605" w:rsidRPr="00E96950">
        <w:rPr>
          <w:rFonts w:hint="eastAsia"/>
        </w:rPr>
        <w:t>。虽然系统</w:t>
      </w:r>
      <w:r w:rsidRPr="00E96950">
        <w:rPr>
          <w:rFonts w:hint="eastAsia"/>
        </w:rPr>
        <w:t>对此</w:t>
      </w:r>
      <w:r w:rsidRPr="00E96950">
        <w:rPr>
          <w:rFonts w:hint="eastAsia"/>
        </w:rPr>
        <w:t>ID</w:t>
      </w:r>
      <w:r w:rsidR="008815EF" w:rsidRPr="00E96950">
        <w:rPr>
          <w:rFonts w:hint="eastAsia"/>
        </w:rPr>
        <w:t>有独立</w:t>
      </w:r>
      <w:r w:rsidR="00B7060C" w:rsidRPr="00E96950">
        <w:rPr>
          <w:rFonts w:hint="eastAsia"/>
        </w:rPr>
        <w:t>定义</w:t>
      </w:r>
      <w:commentRangeEnd w:id="13"/>
      <w:r w:rsidR="008815EF" w:rsidRPr="00E96950">
        <w:rPr>
          <w:rStyle w:val="aa"/>
        </w:rPr>
        <w:commentReference w:id="13"/>
      </w:r>
      <w:r w:rsidRPr="00E96950">
        <w:rPr>
          <w:rFonts w:hint="eastAsia"/>
        </w:rPr>
        <w:t>，但在某些情况下有可能是此</w:t>
      </w:r>
      <w:r w:rsidRPr="00E96950">
        <w:rPr>
          <w:rFonts w:hint="eastAsia"/>
        </w:rPr>
        <w:t>ID</w:t>
      </w:r>
      <w:r w:rsidRPr="00E96950">
        <w:rPr>
          <w:rFonts w:hint="eastAsia"/>
        </w:rPr>
        <w:t>自身损坏。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lsp-corrupt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lsp-corrupt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165"/>
        <w:gridCol w:w="2487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1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9552C7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9552C7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1.3.6.1.2.1.138.1.10.1.3 (isisPduLspId)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IsisLinkStatePDUID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(8))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D45F2A" w:rsidP="006F5AAA">
      <w:r w:rsidRPr="00E96950">
        <w:rPr>
          <w:rFonts w:hint="eastAsia"/>
        </w:rPr>
        <w:t>无需处理</w:t>
      </w:r>
      <w:r w:rsidR="00E3467A" w:rsidRPr="00E96950">
        <w:rPr>
          <w:rFonts w:hint="eastAsia"/>
        </w:rPr>
        <w:t>。</w:t>
      </w:r>
    </w:p>
    <w:p w:rsidR="006F5AAA" w:rsidRPr="00E96950" w:rsidRDefault="006F5AAA" w:rsidP="006F5AAA">
      <w:pPr>
        <w:pStyle w:val="3"/>
      </w:pPr>
      <w:bookmarkStart w:id="14" w:name="_Toc388967392"/>
      <w:bookmarkStart w:id="15" w:name="_Toc391459327"/>
      <w:bookmarkStart w:id="16" w:name="_Toc392747424"/>
      <w:r w:rsidRPr="00E96950">
        <w:t>isisAttemptToExceedMaxSequence</w:t>
      </w:r>
      <w:bookmarkEnd w:id="14"/>
      <w:bookmarkEnd w:id="15"/>
      <w:bookmarkEnd w:id="16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1.3.6.1.2.1.138.0.4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-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ED00B1" w:rsidRPr="00E96950" w:rsidRDefault="00A877C5" w:rsidP="006F5AAA">
      <w:r w:rsidRPr="00E96950">
        <w:rPr>
          <w:rFonts w:hint="eastAsia"/>
        </w:rPr>
        <w:t>当某个</w:t>
      </w:r>
      <w:r w:rsidRPr="00E96950">
        <w:rPr>
          <w:rFonts w:hint="eastAsia"/>
        </w:rPr>
        <w:t>LSP</w:t>
      </w:r>
      <w:r w:rsidRPr="00E96950">
        <w:rPr>
          <w:rFonts w:hint="eastAsia"/>
        </w:rPr>
        <w:t>的序列号翻转时，系统将清除并等待重新宣告此信息。</w:t>
      </w:r>
      <w:commentRangeStart w:id="17"/>
      <w:r w:rsidRPr="00E96950">
        <w:rPr>
          <w:rFonts w:hint="eastAsia"/>
        </w:rPr>
        <w:t>此告警对该事件进行了描述。由于</w:t>
      </w:r>
      <w:r w:rsidR="00357DD6" w:rsidRPr="00E96950">
        <w:rPr>
          <w:rFonts w:hint="eastAsia"/>
        </w:rPr>
        <w:t>该事件不常发生，所以每次该事件发生时，系统都</w:t>
      </w:r>
      <w:r w:rsidR="007D6605" w:rsidRPr="00E96950">
        <w:rPr>
          <w:rFonts w:hint="eastAsia"/>
        </w:rPr>
        <w:t>会发送</w:t>
      </w:r>
      <w:r w:rsidR="00357DD6" w:rsidRPr="00E96950">
        <w:rPr>
          <w:rFonts w:hint="eastAsia"/>
        </w:rPr>
        <w:t>告警。</w:t>
      </w:r>
      <w:commentRangeEnd w:id="17"/>
      <w:r w:rsidR="002A4D7B" w:rsidRPr="00E96950">
        <w:rPr>
          <w:rStyle w:val="aa"/>
        </w:rPr>
        <w:commentReference w:id="17"/>
      </w:r>
    </w:p>
    <w:p w:rsidR="008316D8" w:rsidRPr="00E96950" w:rsidRDefault="008316D8" w:rsidP="006F5AAA">
      <w:r w:rsidRPr="00E96950">
        <w:rPr>
          <w:rFonts w:hint="eastAsia"/>
        </w:rPr>
        <w:t>LSP ID</w:t>
      </w:r>
      <w:r w:rsidRPr="00E96950">
        <w:rPr>
          <w:rFonts w:hint="eastAsia"/>
        </w:rPr>
        <w:t>的前六个字节</w:t>
      </w:r>
      <w:r w:rsidR="002A4D7B" w:rsidRPr="00E96950">
        <w:rPr>
          <w:rFonts w:hint="eastAsia"/>
        </w:rPr>
        <w:t>包含</w:t>
      </w:r>
      <w:r w:rsidRPr="00E96950">
        <w:rPr>
          <w:rFonts w:hint="eastAsia"/>
        </w:rPr>
        <w:t>system ID</w:t>
      </w:r>
      <w:r w:rsidRPr="00E96950">
        <w:rPr>
          <w:rFonts w:hint="eastAsia"/>
        </w:rPr>
        <w:t>，其余两字节包含有效信息。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max-seq-exceeded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max-seq-exceeded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165"/>
        <w:gridCol w:w="2487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1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9552C7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9552C7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1.3.6.1.2.1.138.1.10.1.3 (isisPduLspId)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IsisLinkStatePDUID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(8))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7342A0" w:rsidP="006F5AAA">
      <w:r w:rsidRPr="00E96950">
        <w:rPr>
          <w:rFonts w:hint="eastAsia"/>
        </w:rPr>
        <w:t>无需处理</w:t>
      </w:r>
      <w:r w:rsidR="006F5AAA" w:rsidRPr="00E96950">
        <w:rPr>
          <w:rFonts w:hint="eastAsia"/>
        </w:rPr>
        <w:t>。</w:t>
      </w:r>
    </w:p>
    <w:p w:rsidR="006F5AAA" w:rsidRPr="00E96950" w:rsidRDefault="006F5AAA" w:rsidP="006F5AAA">
      <w:pPr>
        <w:pStyle w:val="3"/>
      </w:pPr>
      <w:bookmarkStart w:id="18" w:name="_Toc388967393"/>
      <w:bookmarkStart w:id="19" w:name="_Toc391459328"/>
      <w:bookmarkStart w:id="20" w:name="_Toc392747425"/>
      <w:r w:rsidRPr="00E96950">
        <w:t>isisIDLenMismatch</w:t>
      </w:r>
      <w:bookmarkEnd w:id="18"/>
      <w:bookmarkEnd w:id="19"/>
      <w:bookmarkEnd w:id="20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1.3.6.1.2.1.138.0.5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7342A0" w:rsidRPr="00E96950" w:rsidRDefault="007342A0" w:rsidP="006F5AAA">
      <w:r w:rsidRPr="00E96950">
        <w:rPr>
          <w:rFonts w:hint="eastAsia"/>
        </w:rPr>
        <w:t>收到携带不同系统标识长度的</w:t>
      </w:r>
      <w:r w:rsidRPr="00E96950">
        <w:rPr>
          <w:rFonts w:hint="eastAsia"/>
        </w:rPr>
        <w:t>PDU</w:t>
      </w:r>
      <w:r w:rsidRPr="00E96950">
        <w:rPr>
          <w:rFonts w:hint="eastAsia"/>
        </w:rPr>
        <w:t>后，系统会发送告警。告警内容中包含收到此</w:t>
      </w:r>
      <w:r w:rsidRPr="00E96950">
        <w:rPr>
          <w:rFonts w:hint="eastAsia"/>
        </w:rPr>
        <w:t>PDU</w:t>
      </w:r>
      <w:r w:rsidRPr="00E96950">
        <w:rPr>
          <w:rFonts w:hint="eastAsia"/>
        </w:rPr>
        <w:t>的</w:t>
      </w:r>
      <w:r w:rsidR="007844B0" w:rsidRPr="00E96950">
        <w:rPr>
          <w:rFonts w:hint="eastAsia"/>
        </w:rPr>
        <w:t>链路</w:t>
      </w:r>
      <w:r w:rsidRPr="00E96950">
        <w:rPr>
          <w:rFonts w:hint="eastAsia"/>
        </w:rPr>
        <w:t>的索引信息以及报文报头信息，以帮助网络管理员确定报文源地址</w:t>
      </w:r>
    </w:p>
    <w:p w:rsidR="00C03036" w:rsidRPr="00E96950" w:rsidRDefault="00C03036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isisIDLenMismatch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id-length-mismatch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id-length-mismatch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487"/>
        <w:gridCol w:w="2165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1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9552C7">
        <w:trPr>
          <w:cantSplit/>
        </w:trPr>
        <w:tc>
          <w:tcPr>
            <w:tcW w:w="3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9552C7">
        <w:trPr>
          <w:cantSplit/>
        </w:trPr>
        <w:tc>
          <w:tcPr>
            <w:tcW w:w="3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1.3.6.1.2.1.138.1.10.1.5 (isisPduFieldLen)</w:t>
            </w:r>
          </w:p>
        </w:tc>
        <w:tc>
          <w:tcPr>
            <w:tcW w:w="2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IsisUnsigned8TC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 (0..255)</w:t>
            </w:r>
          </w:p>
        </w:tc>
      </w:tr>
      <w:tr w:rsidR="006F5AAA" w:rsidRPr="00E96950" w:rsidTr="009552C7">
        <w:trPr>
          <w:cantSplit/>
        </w:trPr>
        <w:tc>
          <w:tcPr>
            <w:tcW w:w="3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2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9552C7">
        <w:trPr>
          <w:cantSplit/>
        </w:trPr>
        <w:tc>
          <w:tcPr>
            <w:tcW w:w="3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1.3.6.1.2.1.138.1.10.1.4 (isisPduFragment)</w:t>
            </w:r>
          </w:p>
        </w:tc>
        <w:tc>
          <w:tcPr>
            <w:tcW w:w="2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IsisPDUHeader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(0..64))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7342A0" w:rsidRPr="00E96950" w:rsidRDefault="002C6111" w:rsidP="002C6111">
      <w:r w:rsidRPr="00E96950">
        <w:rPr>
          <w:rFonts w:hint="eastAsia"/>
        </w:rPr>
        <w:t>请联系设备厂商用服。</w:t>
      </w:r>
    </w:p>
    <w:p w:rsidR="006F5AAA" w:rsidRPr="00E96950" w:rsidRDefault="006F5AAA" w:rsidP="006F5AAA">
      <w:pPr>
        <w:pStyle w:val="3"/>
      </w:pPr>
      <w:bookmarkStart w:id="21" w:name="_Toc388967394"/>
      <w:bookmarkStart w:id="22" w:name="_Toc391459329"/>
      <w:bookmarkStart w:id="23" w:name="_Toc392747426"/>
      <w:r w:rsidRPr="00E96950">
        <w:t>isisMaxAreaAddressesMismatch</w:t>
      </w:r>
      <w:bookmarkEnd w:id="21"/>
      <w:bookmarkEnd w:id="22"/>
      <w:bookmarkEnd w:id="23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1.3.6.1.2.1.138.0.6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BE242D" w:rsidRPr="00E96950" w:rsidRDefault="00BE242D" w:rsidP="006F5AAA">
      <w:r w:rsidRPr="00E96950">
        <w:rPr>
          <w:rFonts w:hint="eastAsia"/>
        </w:rPr>
        <w:t>收到携带不同最大区域地址数的</w:t>
      </w:r>
      <w:r w:rsidRPr="00E96950">
        <w:rPr>
          <w:rFonts w:hint="eastAsia"/>
        </w:rPr>
        <w:t>PDU</w:t>
      </w:r>
      <w:r w:rsidRPr="00E96950">
        <w:rPr>
          <w:rFonts w:hint="eastAsia"/>
        </w:rPr>
        <w:t>后，系统会发送告警。告警内容中包含报文报头信息，以帮助网络管理员确定报文源地址。</w:t>
      </w:r>
    </w:p>
    <w:p w:rsidR="00211A57" w:rsidRPr="00E96950" w:rsidRDefault="00211A57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isisMaxAreaAddressesMismatch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maxarea-mismatch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maxarea-mismatch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1.3.6.1.2.1.138.1.10.1.6 (isisPduMaxAreaAddress)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IsisUnsigned8TC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 (0..255)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1.3.6.1.2.1.138.1.10.1.4 (isisPduFragment)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IsisPDUHeader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(0..64))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2C6111" w:rsidRPr="00E96950" w:rsidRDefault="00807A8D" w:rsidP="006F5AAA">
      <w:r w:rsidRPr="00E96950">
        <w:rPr>
          <w:rFonts w:hint="eastAsia"/>
        </w:rPr>
        <w:t>请联系设备厂商用服。</w:t>
      </w:r>
    </w:p>
    <w:p w:rsidR="006F5AAA" w:rsidRPr="00E96950" w:rsidRDefault="006F5AAA" w:rsidP="006F5AAA">
      <w:pPr>
        <w:pStyle w:val="3"/>
      </w:pPr>
      <w:bookmarkStart w:id="24" w:name="_Toc388967395"/>
      <w:bookmarkStart w:id="25" w:name="_Toc391459330"/>
      <w:bookmarkStart w:id="26" w:name="_Toc392747427"/>
      <w:r w:rsidRPr="00E96950">
        <w:t>isisOwnLSPPurge</w:t>
      </w:r>
      <w:bookmarkEnd w:id="24"/>
      <w:bookmarkEnd w:id="25"/>
      <w:bookmarkEnd w:id="26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1.3.6.1.2.1.138.0.7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-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1532CD" w:rsidRPr="00E96950" w:rsidRDefault="00322583" w:rsidP="006F5AAA">
      <w:r w:rsidRPr="00E96950">
        <w:rPr>
          <w:rFonts w:hint="eastAsia"/>
        </w:rPr>
        <w:t>当收到携带其</w:t>
      </w:r>
      <w:r w:rsidRPr="00E96950">
        <w:rPr>
          <w:rFonts w:hint="eastAsia"/>
        </w:rPr>
        <w:t>system ID</w:t>
      </w:r>
      <w:r w:rsidRPr="00E96950">
        <w:rPr>
          <w:rFonts w:hint="eastAsia"/>
        </w:rPr>
        <w:t>并且生存时间为</w:t>
      </w:r>
      <w:r w:rsidRPr="00E96950">
        <w:rPr>
          <w:rFonts w:hint="eastAsia"/>
        </w:rPr>
        <w:t>0</w:t>
      </w:r>
      <w:r w:rsidRPr="00E96950">
        <w:rPr>
          <w:rFonts w:hint="eastAsia"/>
        </w:rPr>
        <w:t>的</w:t>
      </w:r>
      <w:r w:rsidRPr="00E96950">
        <w:rPr>
          <w:rFonts w:hint="eastAsia"/>
        </w:rPr>
        <w:t>PDU</w:t>
      </w:r>
      <w:r w:rsidRPr="00E96950">
        <w:rPr>
          <w:rFonts w:hint="eastAsia"/>
        </w:rPr>
        <w:t>时，</w:t>
      </w:r>
      <w:r w:rsidR="007D6605" w:rsidRPr="00E96950">
        <w:rPr>
          <w:rFonts w:hint="eastAsia"/>
        </w:rPr>
        <w:t>系统会发送</w:t>
      </w:r>
      <w:r w:rsidRPr="00E96950">
        <w:rPr>
          <w:rFonts w:hint="eastAsia"/>
        </w:rPr>
        <w:t>告警。告警内容中包含链路索引及</w:t>
      </w:r>
      <w:r w:rsidRPr="00E96950">
        <w:rPr>
          <w:rFonts w:hint="eastAsia"/>
        </w:rPr>
        <w:t>router ID</w:t>
      </w:r>
      <w:r w:rsidRPr="00E96950">
        <w:rPr>
          <w:rFonts w:hint="eastAsia"/>
        </w:rPr>
        <w:t>，以帮助网络管理员确定报文源地址。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own-lsp-purge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own-lsp-purge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179"/>
        <w:gridCol w:w="2473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1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4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9552C7">
        <w:trPr>
          <w:cantSplit/>
        </w:trPr>
        <w:tc>
          <w:tcPr>
            <w:tcW w:w="3179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473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9552C7">
        <w:trPr>
          <w:cantSplit/>
        </w:trPr>
        <w:tc>
          <w:tcPr>
            <w:tcW w:w="3179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2473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9552C7">
        <w:trPr>
          <w:cantSplit/>
        </w:trPr>
        <w:tc>
          <w:tcPr>
            <w:tcW w:w="3179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1.3.6.1.2.1.138.1.10.1.3 (isisPduLspId)</w:t>
            </w:r>
          </w:p>
        </w:tc>
        <w:tc>
          <w:tcPr>
            <w:tcW w:w="2473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IsisLinkStatePDUID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(8))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1532CD" w:rsidP="006F5AAA">
      <w:r w:rsidRPr="00E96950">
        <w:rPr>
          <w:rFonts w:hint="eastAsia"/>
        </w:rPr>
        <w:t>无需处理</w:t>
      </w:r>
      <w:r w:rsidR="006F5AAA" w:rsidRPr="00E96950">
        <w:rPr>
          <w:rFonts w:hint="eastAsia"/>
        </w:rPr>
        <w:t>。</w:t>
      </w:r>
    </w:p>
    <w:p w:rsidR="006F5AAA" w:rsidRPr="00E96950" w:rsidRDefault="006F5AAA" w:rsidP="006F5AAA">
      <w:pPr>
        <w:pStyle w:val="3"/>
      </w:pPr>
      <w:bookmarkStart w:id="27" w:name="_Toc388967396"/>
      <w:bookmarkStart w:id="28" w:name="_Toc391459331"/>
      <w:bookmarkStart w:id="29" w:name="_Toc392747428"/>
      <w:r w:rsidRPr="00E96950">
        <w:t>isisSequenceNumberSkip</w:t>
      </w:r>
      <w:bookmarkEnd w:id="27"/>
      <w:bookmarkEnd w:id="28"/>
      <w:bookmarkEnd w:id="29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1.3.6.1.2.1.138.0.8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6300F3">
            <w:pPr>
              <w:pStyle w:val="TableHeadingleft"/>
            </w:pPr>
            <w:r w:rsidRPr="00E96950">
              <w:t>MIB</w:t>
            </w:r>
            <w:r w:rsidR="006300F3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300F3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-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D407EA" w:rsidRPr="00E96950" w:rsidRDefault="006F744C" w:rsidP="006F5AAA">
      <w:r w:rsidRPr="00E96950">
        <w:rPr>
          <w:rFonts w:hint="eastAsia"/>
        </w:rPr>
        <w:t>当收到携带其</w:t>
      </w:r>
      <w:r w:rsidRPr="00E96950">
        <w:rPr>
          <w:rFonts w:hint="eastAsia"/>
        </w:rPr>
        <w:t>system ID</w:t>
      </w:r>
      <w:r w:rsidRPr="00E96950">
        <w:rPr>
          <w:rFonts w:hint="eastAsia"/>
        </w:rPr>
        <w:t>但是内容不相同的</w:t>
      </w:r>
      <w:r w:rsidRPr="00E96950">
        <w:rPr>
          <w:rFonts w:hint="eastAsia"/>
        </w:rPr>
        <w:t>LSP</w:t>
      </w:r>
      <w:r w:rsidRPr="00E96950">
        <w:rPr>
          <w:rFonts w:hint="eastAsia"/>
        </w:rPr>
        <w:t>时，系统可能需要以更高的序列号重新下发此</w:t>
      </w:r>
      <w:r w:rsidRPr="00E96950">
        <w:rPr>
          <w:rFonts w:hint="eastAsia"/>
        </w:rPr>
        <w:t>LSP</w:t>
      </w:r>
      <w:r w:rsidRPr="00E96950">
        <w:rPr>
          <w:rFonts w:hint="eastAsia"/>
        </w:rPr>
        <w:t>。</w:t>
      </w:r>
      <w:r w:rsidR="001639EC" w:rsidRPr="00E96950">
        <w:rPr>
          <w:rFonts w:hint="eastAsia"/>
        </w:rPr>
        <w:t>当序列号增加值大于</w:t>
      </w:r>
      <w:r w:rsidR="001639EC" w:rsidRPr="00E96950">
        <w:rPr>
          <w:rFonts w:hint="eastAsia"/>
        </w:rPr>
        <w:t>1</w:t>
      </w:r>
      <w:r w:rsidR="007D6605" w:rsidRPr="00E96950">
        <w:rPr>
          <w:rFonts w:hint="eastAsia"/>
        </w:rPr>
        <w:t>时，系统会发送</w:t>
      </w:r>
      <w:r w:rsidR="001639EC" w:rsidRPr="00E96950">
        <w:rPr>
          <w:rFonts w:hint="eastAsia"/>
        </w:rPr>
        <w:t>告警。如果两个中间系统配置了相同的</w:t>
      </w:r>
      <w:r w:rsidR="001639EC" w:rsidRPr="00E96950">
        <w:rPr>
          <w:rFonts w:hint="eastAsia"/>
        </w:rPr>
        <w:t>system ID</w:t>
      </w:r>
      <w:r w:rsidR="001639EC" w:rsidRPr="00E96950">
        <w:rPr>
          <w:rFonts w:hint="eastAsia"/>
        </w:rPr>
        <w:t>，</w:t>
      </w:r>
      <w:r w:rsidR="007C38B3" w:rsidRPr="00E96950">
        <w:rPr>
          <w:rFonts w:hint="eastAsia"/>
        </w:rPr>
        <w:t>那么</w:t>
      </w:r>
      <w:r w:rsidR="002A4D7B" w:rsidRPr="00E96950">
        <w:rPr>
          <w:rFonts w:hint="eastAsia"/>
        </w:rPr>
        <w:t>系统</w:t>
      </w:r>
      <w:r w:rsidR="007C38B3" w:rsidRPr="00E96950">
        <w:rPr>
          <w:rFonts w:hint="eastAsia"/>
        </w:rPr>
        <w:t>会产生大量此告警。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skip-sequence-number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skip-sequence-number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249"/>
        <w:gridCol w:w="2403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24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4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9552C7">
        <w:trPr>
          <w:cantSplit/>
        </w:trPr>
        <w:tc>
          <w:tcPr>
            <w:tcW w:w="3249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403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9552C7">
        <w:trPr>
          <w:cantSplit/>
        </w:trPr>
        <w:tc>
          <w:tcPr>
            <w:tcW w:w="3249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2403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9552C7">
        <w:trPr>
          <w:cantSplit/>
        </w:trPr>
        <w:tc>
          <w:tcPr>
            <w:tcW w:w="3249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1.3.6.1.2.1.138.1.10.1.3 (isisPduLspId)</w:t>
            </w:r>
          </w:p>
        </w:tc>
        <w:tc>
          <w:tcPr>
            <w:tcW w:w="2403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IsisLinkStatePDUID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(8))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1532CD" w:rsidP="006F5AAA">
      <w:r w:rsidRPr="00E96950">
        <w:rPr>
          <w:rFonts w:hint="eastAsia"/>
        </w:rPr>
        <w:t>无需处理</w:t>
      </w:r>
      <w:r w:rsidR="006F5AAA" w:rsidRPr="00E96950">
        <w:rPr>
          <w:rFonts w:hint="eastAsia"/>
        </w:rPr>
        <w:t>。</w:t>
      </w:r>
    </w:p>
    <w:p w:rsidR="006F5AAA" w:rsidRPr="00E96950" w:rsidRDefault="006F5AAA" w:rsidP="006F5AAA">
      <w:pPr>
        <w:pStyle w:val="3"/>
      </w:pPr>
      <w:bookmarkStart w:id="30" w:name="_Toc388967397"/>
      <w:bookmarkStart w:id="31" w:name="_Toc391459332"/>
      <w:bookmarkStart w:id="32" w:name="_Toc392747429"/>
      <w:r w:rsidRPr="00E96950">
        <w:t>isisAuthenticationTypeFailure</w:t>
      </w:r>
      <w:bookmarkEnd w:id="30"/>
      <w:bookmarkEnd w:id="31"/>
      <w:bookmarkEnd w:id="32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1.3.6.1.2.1.138.0.9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80118D" w:rsidRPr="00E96950" w:rsidRDefault="002A4D7B" w:rsidP="006F5AAA">
      <w:r w:rsidRPr="00E96950">
        <w:rPr>
          <w:rFonts w:hint="eastAsia"/>
        </w:rPr>
        <w:t>当</w:t>
      </w:r>
      <w:r w:rsidR="0080118D" w:rsidRPr="00E96950">
        <w:rPr>
          <w:rFonts w:hint="eastAsia"/>
        </w:rPr>
        <w:t>收到认证类型</w:t>
      </w:r>
      <w:r w:rsidR="00B2208B" w:rsidRPr="00E96950">
        <w:rPr>
          <w:rFonts w:hint="eastAsia"/>
        </w:rPr>
        <w:t>字段错误</w:t>
      </w:r>
      <w:r w:rsidR="0080118D" w:rsidRPr="00E96950">
        <w:rPr>
          <w:rFonts w:hint="eastAsia"/>
        </w:rPr>
        <w:t>的</w:t>
      </w:r>
      <w:r w:rsidR="0080118D" w:rsidRPr="00E96950">
        <w:rPr>
          <w:rFonts w:hint="eastAsia"/>
        </w:rPr>
        <w:t>PDU</w:t>
      </w:r>
      <w:r w:rsidRPr="00E96950">
        <w:rPr>
          <w:rFonts w:hint="eastAsia"/>
        </w:rPr>
        <w:t>时</w:t>
      </w:r>
      <w:r w:rsidR="0080118D" w:rsidRPr="00E96950">
        <w:rPr>
          <w:rFonts w:hint="eastAsia"/>
        </w:rPr>
        <w:t>，系统会发送告警。告警内容中包含报文报头信息，以帮助网络管理员确定报文源地址。</w:t>
      </w:r>
    </w:p>
    <w:p w:rsidR="0080118D" w:rsidRPr="00E96950" w:rsidRDefault="0080118D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isisAuthenticationTypeFailure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authentication-type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authentication-type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1.3.6.1.2.1.138.1.10.1.4 (isisPduFragment)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IsisPDUHeader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(0..64))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A14BD0" w:rsidRPr="00E96950" w:rsidRDefault="00A14BD0" w:rsidP="00A14BD0">
      <w:pPr>
        <w:pStyle w:val="ItemStep"/>
      </w:pPr>
      <w:r w:rsidRPr="00E96950">
        <w:rPr>
          <w:rFonts w:hint="eastAsia"/>
        </w:rPr>
        <w:t>修改</w:t>
      </w:r>
      <w:r w:rsidRPr="00E96950">
        <w:rPr>
          <w:rFonts w:hint="eastAsia"/>
          <w:lang w:eastAsia="zh-CN"/>
        </w:rPr>
        <w:t>配置</w:t>
      </w:r>
      <w:r w:rsidRPr="00E96950">
        <w:rPr>
          <w:rFonts w:hint="eastAsia"/>
        </w:rPr>
        <w:t>使两端</w:t>
      </w:r>
      <w:r w:rsidRPr="00E96950">
        <w:rPr>
          <w:rFonts w:hint="eastAsia"/>
          <w:lang w:eastAsia="zh-CN"/>
        </w:rPr>
        <w:t>认证类型</w:t>
      </w:r>
      <w:r w:rsidRPr="00E96950">
        <w:rPr>
          <w:rFonts w:hint="eastAsia"/>
        </w:rPr>
        <w:t>匹配。</w:t>
      </w:r>
    </w:p>
    <w:p w:rsidR="006F5AAA" w:rsidRPr="00E96950" w:rsidRDefault="009E5D94" w:rsidP="006F5AAA">
      <w:pPr>
        <w:pStyle w:val="ItemStep"/>
      </w:pPr>
      <w:r w:rsidRPr="00E96950">
        <w:rPr>
          <w:rFonts w:hint="eastAsia"/>
          <w:lang w:eastAsia="zh-CN"/>
        </w:rPr>
        <w:t>如果</w:t>
      </w:r>
      <w:r w:rsidR="00A14BD0" w:rsidRPr="00E96950">
        <w:rPr>
          <w:rFonts w:hint="eastAsia"/>
        </w:rPr>
        <w:t>问题无法解决，请联系</w:t>
      </w:r>
      <w:r w:rsidR="00A14BD0" w:rsidRPr="00E96950">
        <w:rPr>
          <w:rFonts w:ascii="Segoe UI" w:hAnsi="Segoe UI" w:cs="Segoe UI"/>
        </w:rPr>
        <w:t>H3C</w:t>
      </w:r>
      <w:r w:rsidR="00A14BD0" w:rsidRPr="00E96950">
        <w:rPr>
          <w:rFonts w:hint="eastAsia"/>
        </w:rPr>
        <w:t>用服。</w:t>
      </w:r>
    </w:p>
    <w:p w:rsidR="006F5AAA" w:rsidRPr="00E96950" w:rsidRDefault="006F5AAA" w:rsidP="006F5AAA">
      <w:pPr>
        <w:pStyle w:val="3"/>
      </w:pPr>
      <w:bookmarkStart w:id="33" w:name="_Toc388967398"/>
      <w:bookmarkStart w:id="34" w:name="_Toc391459333"/>
      <w:bookmarkStart w:id="35" w:name="_Toc392747430"/>
      <w:r w:rsidRPr="00E96950">
        <w:t>isisAuthenticationFailure</w:t>
      </w:r>
      <w:bookmarkEnd w:id="33"/>
      <w:bookmarkEnd w:id="34"/>
      <w:bookmarkEnd w:id="35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1.3.6.1.2.1.138.0.10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B2208B" w:rsidRPr="00E96950" w:rsidRDefault="002A4D7B" w:rsidP="006F5AAA">
      <w:r w:rsidRPr="00E96950">
        <w:rPr>
          <w:rFonts w:hint="eastAsia"/>
        </w:rPr>
        <w:t>当</w:t>
      </w:r>
      <w:r w:rsidR="00B2208B" w:rsidRPr="00E96950">
        <w:rPr>
          <w:rFonts w:hint="eastAsia"/>
        </w:rPr>
        <w:t>收到认证信息字段错误的</w:t>
      </w:r>
      <w:r w:rsidR="00B2208B" w:rsidRPr="00E96950">
        <w:rPr>
          <w:rFonts w:hint="eastAsia"/>
        </w:rPr>
        <w:t>PDU</w:t>
      </w:r>
      <w:r w:rsidR="00D407EA" w:rsidRPr="00E96950">
        <w:rPr>
          <w:rFonts w:hint="eastAsia"/>
        </w:rPr>
        <w:t>时</w:t>
      </w:r>
      <w:r w:rsidR="00B2208B" w:rsidRPr="00E96950">
        <w:rPr>
          <w:rFonts w:hint="eastAsia"/>
        </w:rPr>
        <w:t>，系统会发送告警。告警内容中包含报文报头信息，以帮助网络管理员确定报文源地址。</w:t>
      </w:r>
    </w:p>
    <w:p w:rsidR="00B2208B" w:rsidRPr="00E96950" w:rsidRDefault="00B2208B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isisAuthenticationFailure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authentication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authentication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1.3.6.1.2.1.138.1.10.1.4 (isisPduFragment)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IsisPDUHeader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(0..64))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D5E3B" w:rsidRPr="00E96950" w:rsidRDefault="006D5E3B" w:rsidP="006D5E3B">
      <w:pPr>
        <w:pStyle w:val="ItemStep"/>
      </w:pPr>
      <w:r w:rsidRPr="00E96950">
        <w:rPr>
          <w:rFonts w:hint="eastAsia"/>
        </w:rPr>
        <w:t>修改</w:t>
      </w:r>
      <w:r w:rsidRPr="00E96950">
        <w:rPr>
          <w:rFonts w:hint="eastAsia"/>
          <w:lang w:eastAsia="zh-CN"/>
        </w:rPr>
        <w:t>配置</w:t>
      </w:r>
      <w:r w:rsidRPr="00E96950">
        <w:rPr>
          <w:rFonts w:hint="eastAsia"/>
        </w:rPr>
        <w:t>使两端</w:t>
      </w:r>
      <w:r w:rsidRPr="00E96950">
        <w:rPr>
          <w:rFonts w:hint="eastAsia"/>
          <w:lang w:eastAsia="zh-CN"/>
        </w:rPr>
        <w:t>认证信息</w:t>
      </w:r>
      <w:r w:rsidRPr="00E96950">
        <w:rPr>
          <w:rFonts w:hint="eastAsia"/>
        </w:rPr>
        <w:t>匹配。</w:t>
      </w:r>
    </w:p>
    <w:p w:rsidR="006F5AAA" w:rsidRPr="00E96950" w:rsidRDefault="006D5E3B" w:rsidP="006D5E3B">
      <w:pPr>
        <w:pStyle w:val="ItemStep"/>
      </w:pPr>
      <w:r w:rsidRPr="00E96950">
        <w:rPr>
          <w:rFonts w:hint="eastAsia"/>
        </w:rPr>
        <w:t>如果问题无法解决，请联系</w:t>
      </w:r>
      <w:r w:rsidRPr="00E96950">
        <w:rPr>
          <w:rFonts w:ascii="Segoe UI" w:hAnsi="Segoe UI" w:cs="Segoe UI"/>
        </w:rPr>
        <w:t>H3C</w:t>
      </w:r>
      <w:r w:rsidRPr="00E96950">
        <w:rPr>
          <w:rFonts w:hint="eastAsia"/>
        </w:rPr>
        <w:t>用服。</w:t>
      </w:r>
    </w:p>
    <w:p w:rsidR="006F5AAA" w:rsidRPr="00E96950" w:rsidRDefault="006F5AAA" w:rsidP="006F5AAA">
      <w:pPr>
        <w:pStyle w:val="3"/>
      </w:pPr>
      <w:bookmarkStart w:id="36" w:name="_Toc388967399"/>
      <w:bookmarkStart w:id="37" w:name="_Toc391459334"/>
      <w:bookmarkStart w:id="38" w:name="_Toc392747431"/>
      <w:r w:rsidRPr="00E96950">
        <w:t>isisVersionSkew</w:t>
      </w:r>
      <w:bookmarkEnd w:id="36"/>
      <w:bookmarkEnd w:id="37"/>
      <w:bookmarkEnd w:id="38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1.3.6.1.2.1.138.0.11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B2208B" w:rsidRPr="00E96950" w:rsidRDefault="002A4D7B" w:rsidP="006F5AAA">
      <w:r w:rsidRPr="00E96950">
        <w:rPr>
          <w:rFonts w:hint="eastAsia"/>
        </w:rPr>
        <w:t>当</w:t>
      </w:r>
      <w:r w:rsidR="00B2208B" w:rsidRPr="00E96950">
        <w:rPr>
          <w:rFonts w:hint="eastAsia"/>
        </w:rPr>
        <w:t>收到运行不同版本协议的</w:t>
      </w:r>
      <w:r w:rsidRPr="00E96950">
        <w:rPr>
          <w:rFonts w:hint="eastAsia"/>
        </w:rPr>
        <w:t>中间系统</w:t>
      </w:r>
      <w:r w:rsidR="00B2208B" w:rsidRPr="00E96950">
        <w:rPr>
          <w:rFonts w:hint="eastAsia"/>
        </w:rPr>
        <w:t>发送的</w:t>
      </w:r>
      <w:r w:rsidR="00B2208B" w:rsidRPr="00E96950">
        <w:rPr>
          <w:rFonts w:hint="eastAsia"/>
        </w:rPr>
        <w:t>Hello</w:t>
      </w:r>
      <w:r w:rsidR="00B2208B" w:rsidRPr="00E96950">
        <w:rPr>
          <w:rFonts w:hint="eastAsia"/>
        </w:rPr>
        <w:t>报文</w:t>
      </w:r>
      <w:r w:rsidR="00551E73" w:rsidRPr="00E96950">
        <w:rPr>
          <w:rFonts w:hint="eastAsia"/>
        </w:rPr>
        <w:t>时</w:t>
      </w:r>
      <w:r w:rsidR="00B2208B" w:rsidRPr="00E96950">
        <w:rPr>
          <w:rFonts w:hint="eastAsia"/>
        </w:rPr>
        <w:t>，系统会发送告警。告警内容中包含报文报头信息，以帮助网络管理员确定报文源地址。</w:t>
      </w:r>
    </w:p>
    <w:p w:rsidR="00B2208B" w:rsidRPr="00E96950" w:rsidRDefault="00B2208B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isisVersionSkew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version-skew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version-skew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1.3.6.1.2.1.138.1.10.1.7 (isisPduProtocolVersion)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IsisUnsigned8TC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 (0..255)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1.3.6.1.2.1.138.1.10.1.4 (isisPduFragment)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IsisPDUHeader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(0..64))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6D5E3B" w:rsidP="006F5AAA">
      <w:r w:rsidRPr="00E96950">
        <w:rPr>
          <w:rFonts w:hint="eastAsia"/>
        </w:rPr>
        <w:t>请联系设备厂商用服。</w:t>
      </w:r>
    </w:p>
    <w:p w:rsidR="006F5AAA" w:rsidRPr="00E96950" w:rsidRDefault="006F5AAA" w:rsidP="006F5AAA">
      <w:pPr>
        <w:pStyle w:val="3"/>
      </w:pPr>
      <w:bookmarkStart w:id="39" w:name="_Toc388967400"/>
      <w:bookmarkStart w:id="40" w:name="_Toc391459335"/>
      <w:bookmarkStart w:id="41" w:name="_Toc392747432"/>
      <w:r w:rsidRPr="00E96950">
        <w:t>isisAreaMismatch</w:t>
      </w:r>
      <w:bookmarkEnd w:id="39"/>
      <w:bookmarkEnd w:id="40"/>
      <w:bookmarkEnd w:id="41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keepNext/>
            </w:pPr>
            <w:r w:rsidRPr="00E96950">
              <w:t>1.3.6.1.2.1.138.0.12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  <w:keepNext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105161" w:rsidRPr="00E96950" w:rsidRDefault="006528F7" w:rsidP="006F5AAA">
      <w:r w:rsidRPr="00E96950">
        <w:rPr>
          <w:rFonts w:hint="eastAsia"/>
        </w:rPr>
        <w:t>当收到任一区域地址都不匹配的</w:t>
      </w:r>
      <w:r w:rsidR="002A4D7B" w:rsidRPr="00E96950">
        <w:rPr>
          <w:rFonts w:hint="eastAsia"/>
        </w:rPr>
        <w:t>中间系统</w:t>
      </w:r>
      <w:r w:rsidRPr="00E96950">
        <w:rPr>
          <w:rFonts w:hint="eastAsia"/>
        </w:rPr>
        <w:t>所发送的</w:t>
      </w:r>
      <w:r w:rsidRPr="00E96950">
        <w:rPr>
          <w:rFonts w:hint="eastAsia"/>
        </w:rPr>
        <w:t>Hello</w:t>
      </w:r>
      <w:r w:rsidRPr="00E96950">
        <w:rPr>
          <w:rFonts w:hint="eastAsia"/>
        </w:rPr>
        <w:t>报文</w:t>
      </w:r>
      <w:r w:rsidR="00551E73" w:rsidRPr="00E96950">
        <w:rPr>
          <w:rFonts w:hint="eastAsia"/>
        </w:rPr>
        <w:t>时</w:t>
      </w:r>
      <w:r w:rsidR="007D6605" w:rsidRPr="00E96950">
        <w:rPr>
          <w:rFonts w:hint="eastAsia"/>
        </w:rPr>
        <w:t>，系统会发送</w:t>
      </w:r>
      <w:r w:rsidRPr="00E96950">
        <w:rPr>
          <w:rFonts w:hint="eastAsia"/>
        </w:rPr>
        <w:t>告警。</w:t>
      </w:r>
      <w:r w:rsidR="00551E73" w:rsidRPr="00E96950">
        <w:rPr>
          <w:rFonts w:hint="eastAsia"/>
        </w:rPr>
        <w:t>告警内容中包含报文报头信息，以帮助网络管理员确定报文源地址。</w:t>
      </w:r>
    </w:p>
    <w:p w:rsidR="00B2208B" w:rsidRPr="00E96950" w:rsidRDefault="00B2208B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isisAreaMismatch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area-mismatch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area-mismatch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1.3.6.1.2.1.138.1.10.1.4 (isisPduFragment)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IsisPDUHeader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(0..64))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5B23D7" w:rsidRPr="00E96950" w:rsidRDefault="005B23D7" w:rsidP="005B23D7">
      <w:pPr>
        <w:pStyle w:val="ItemStep"/>
      </w:pPr>
      <w:r w:rsidRPr="00E96950">
        <w:rPr>
          <w:rFonts w:hint="eastAsia"/>
        </w:rPr>
        <w:t>修改</w:t>
      </w:r>
      <w:r w:rsidRPr="00E96950">
        <w:rPr>
          <w:rFonts w:hint="eastAsia"/>
          <w:lang w:eastAsia="zh-CN"/>
        </w:rPr>
        <w:t>配置</w:t>
      </w:r>
      <w:r w:rsidRPr="00E96950">
        <w:rPr>
          <w:rFonts w:hint="eastAsia"/>
        </w:rPr>
        <w:t>使两端至少一个区域地址匹配。</w:t>
      </w:r>
    </w:p>
    <w:p w:rsidR="006F5AAA" w:rsidRPr="00E96950" w:rsidRDefault="005B23D7" w:rsidP="005B23D7">
      <w:pPr>
        <w:pStyle w:val="ItemStep"/>
      </w:pPr>
      <w:r w:rsidRPr="00E96950">
        <w:rPr>
          <w:rFonts w:hint="eastAsia"/>
        </w:rPr>
        <w:t>如果问题无法</w:t>
      </w:r>
      <w:r w:rsidRPr="00E96950">
        <w:rPr>
          <w:rFonts w:hint="eastAsia"/>
          <w:lang w:eastAsia="zh-CN"/>
        </w:rPr>
        <w:t>解决</w:t>
      </w:r>
      <w:r w:rsidRPr="00E96950">
        <w:rPr>
          <w:rFonts w:hint="eastAsia"/>
        </w:rPr>
        <w:t>，请联系</w:t>
      </w:r>
      <w:r w:rsidRPr="00E96950">
        <w:t>H3C</w:t>
      </w:r>
      <w:r w:rsidRPr="00E96950">
        <w:rPr>
          <w:rFonts w:hint="eastAsia"/>
        </w:rPr>
        <w:t>用服。</w:t>
      </w:r>
    </w:p>
    <w:p w:rsidR="006F5AAA" w:rsidRPr="00E96950" w:rsidRDefault="006F5AAA" w:rsidP="006F5AAA">
      <w:pPr>
        <w:pStyle w:val="3"/>
      </w:pPr>
      <w:bookmarkStart w:id="42" w:name="_Toc388967401"/>
      <w:bookmarkStart w:id="43" w:name="_Toc391459336"/>
      <w:bookmarkStart w:id="44" w:name="_Toc392747433"/>
      <w:r w:rsidRPr="00E96950">
        <w:t>isisRejectedAdjacency</w:t>
      </w:r>
      <w:bookmarkEnd w:id="42"/>
      <w:bookmarkEnd w:id="43"/>
      <w:bookmarkEnd w:id="44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1.3.6.1.2.1.138.0.13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105161" w:rsidRPr="00E96950" w:rsidRDefault="00105161" w:rsidP="006F5AAA">
      <w:r w:rsidRPr="00E96950">
        <w:rPr>
          <w:rFonts w:hint="eastAsia"/>
        </w:rPr>
        <w:t>当收到某个</w:t>
      </w:r>
      <w:r w:rsidR="002A4D7B" w:rsidRPr="00E96950">
        <w:rPr>
          <w:rFonts w:hint="eastAsia"/>
        </w:rPr>
        <w:t>中间系统</w:t>
      </w:r>
      <w:r w:rsidRPr="00E96950">
        <w:rPr>
          <w:rFonts w:hint="eastAsia"/>
        </w:rPr>
        <w:t>发送的</w:t>
      </w:r>
      <w:r w:rsidRPr="00E96950">
        <w:rPr>
          <w:rFonts w:hint="eastAsia"/>
        </w:rPr>
        <w:t>Hello</w:t>
      </w:r>
      <w:r w:rsidRPr="00E96950">
        <w:rPr>
          <w:rFonts w:hint="eastAsia"/>
        </w:rPr>
        <w:t>报文但是并没有与其建立其邻接关系</w:t>
      </w:r>
      <w:r w:rsidR="007D6605" w:rsidRPr="00E96950">
        <w:rPr>
          <w:rFonts w:hint="eastAsia"/>
        </w:rPr>
        <w:t>时，系统会发送</w:t>
      </w:r>
      <w:r w:rsidRPr="00E96950">
        <w:rPr>
          <w:rFonts w:hint="eastAsia"/>
        </w:rPr>
        <w:t>告警。</w:t>
      </w:r>
    </w:p>
    <w:p w:rsidR="006B40AD" w:rsidRPr="00E96950" w:rsidRDefault="006B40AD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isisRejectedAdjacency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rejected-adjacency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rejected-adjacency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6300F3">
        <w:trPr>
          <w:cantSplit/>
        </w:trPr>
        <w:tc>
          <w:tcPr>
            <w:tcW w:w="3500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1.3.6.1.2.1.138.1.10.1.4 (isisPduFragment)</w:t>
            </w:r>
          </w:p>
        </w:tc>
        <w:tc>
          <w:tcPr>
            <w:tcW w:w="1984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IsisPDUHeader</w:t>
            </w:r>
          </w:p>
        </w:tc>
        <w:tc>
          <w:tcPr>
            <w:tcW w:w="3218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(0..64))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CC3A1E" w:rsidP="006F5AAA">
      <w:pPr>
        <w:pStyle w:val="ItemStep"/>
        <w:rPr>
          <w:lang w:eastAsia="zh-CN"/>
        </w:rPr>
      </w:pPr>
      <w:r w:rsidRPr="00E96950">
        <w:rPr>
          <w:rFonts w:hint="eastAsia"/>
          <w:lang w:eastAsia="zh-CN"/>
        </w:rPr>
        <w:t>确保两端</w:t>
      </w:r>
      <w:r w:rsidR="006F5AAA" w:rsidRPr="00E96950">
        <w:rPr>
          <w:rFonts w:hint="eastAsia"/>
          <w:lang w:eastAsia="zh-CN"/>
        </w:rPr>
        <w:t>的区域地址是匹配的。</w:t>
      </w:r>
    </w:p>
    <w:p w:rsidR="006F5AAA" w:rsidRPr="00E96950" w:rsidRDefault="00CC3A1E" w:rsidP="006F5AAA">
      <w:pPr>
        <w:pStyle w:val="ItemStep"/>
        <w:rPr>
          <w:lang w:eastAsia="zh-CN"/>
        </w:rPr>
      </w:pPr>
      <w:r w:rsidRPr="00E96950">
        <w:rPr>
          <w:rFonts w:hint="eastAsia"/>
          <w:lang w:eastAsia="zh-CN"/>
        </w:rPr>
        <w:t>确保两端</w:t>
      </w:r>
      <w:r w:rsidR="006F5AAA" w:rsidRPr="00E96950">
        <w:rPr>
          <w:rFonts w:hint="eastAsia"/>
          <w:lang w:eastAsia="zh-CN"/>
        </w:rPr>
        <w:t>的系统层级是匹配的。</w:t>
      </w:r>
    </w:p>
    <w:p w:rsidR="006F5AAA" w:rsidRPr="00E96950" w:rsidRDefault="00CC3A1E" w:rsidP="006F5AAA">
      <w:pPr>
        <w:pStyle w:val="ItemStep"/>
        <w:rPr>
          <w:lang w:eastAsia="zh-CN"/>
        </w:rPr>
      </w:pPr>
      <w:r w:rsidRPr="00E96950">
        <w:rPr>
          <w:rFonts w:hint="eastAsia"/>
          <w:lang w:eastAsia="zh-CN"/>
        </w:rPr>
        <w:t>确保两端</w:t>
      </w:r>
      <w:r w:rsidR="006F5AAA" w:rsidRPr="00E96950">
        <w:rPr>
          <w:rFonts w:hint="eastAsia"/>
          <w:lang w:eastAsia="zh-CN"/>
        </w:rPr>
        <w:t>的认证类型是匹配的。</w:t>
      </w:r>
    </w:p>
    <w:p w:rsidR="006F5AAA" w:rsidRPr="00E96950" w:rsidRDefault="00CC3A1E" w:rsidP="006F5AAA">
      <w:pPr>
        <w:pStyle w:val="ItemStep"/>
        <w:rPr>
          <w:lang w:eastAsia="zh-CN"/>
        </w:rPr>
      </w:pPr>
      <w:r w:rsidRPr="00E96950">
        <w:rPr>
          <w:rFonts w:hint="eastAsia"/>
          <w:lang w:eastAsia="zh-CN"/>
        </w:rPr>
        <w:t>确保两端</w:t>
      </w:r>
      <w:r w:rsidR="006F5AAA" w:rsidRPr="00E96950">
        <w:rPr>
          <w:rFonts w:hint="eastAsia"/>
          <w:lang w:eastAsia="zh-CN"/>
        </w:rPr>
        <w:t>的认证信息是匹配的。</w:t>
      </w:r>
    </w:p>
    <w:p w:rsidR="00CC3A1E" w:rsidRPr="00E96950" w:rsidRDefault="00CC3A1E" w:rsidP="006F5AAA">
      <w:pPr>
        <w:pStyle w:val="ItemStep"/>
        <w:rPr>
          <w:lang w:eastAsia="zh-CN"/>
        </w:rPr>
      </w:pPr>
      <w:r w:rsidRPr="00E96950">
        <w:rPr>
          <w:rFonts w:hint="eastAsia"/>
        </w:rPr>
        <w:t>如果问题无法</w:t>
      </w:r>
      <w:r w:rsidRPr="00E96950">
        <w:rPr>
          <w:rFonts w:hint="eastAsia"/>
          <w:lang w:eastAsia="zh-CN"/>
        </w:rPr>
        <w:t>解决</w:t>
      </w:r>
      <w:r w:rsidRPr="00E96950">
        <w:rPr>
          <w:rFonts w:hint="eastAsia"/>
        </w:rPr>
        <w:t>，请联系</w:t>
      </w:r>
      <w:r w:rsidRPr="00E96950">
        <w:t>H3C</w:t>
      </w:r>
      <w:r w:rsidRPr="00E96950">
        <w:rPr>
          <w:rFonts w:hint="eastAsia"/>
        </w:rPr>
        <w:t>用服。</w:t>
      </w:r>
    </w:p>
    <w:p w:rsidR="006F5AAA" w:rsidRPr="00E96950" w:rsidRDefault="006F5AAA" w:rsidP="006F5AAA">
      <w:pPr>
        <w:pStyle w:val="3"/>
      </w:pPr>
      <w:bookmarkStart w:id="45" w:name="_Toc388967402"/>
      <w:bookmarkStart w:id="46" w:name="_Toc391459337"/>
      <w:bookmarkStart w:id="47" w:name="_Toc392747434"/>
      <w:r w:rsidRPr="00E96950">
        <w:t>isisLSPTooLargeToPropagate</w:t>
      </w:r>
      <w:bookmarkEnd w:id="45"/>
      <w:bookmarkEnd w:id="46"/>
      <w:bookmarkEnd w:id="47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1.3.6.1.2.1.138.0.14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574356" w:rsidRPr="00E96950" w:rsidRDefault="00270631" w:rsidP="006F5AAA">
      <w:r w:rsidRPr="00E96950">
        <w:rPr>
          <w:rFonts w:hint="eastAsia"/>
        </w:rPr>
        <w:t>当试图</w:t>
      </w:r>
      <w:r w:rsidR="00FD707F" w:rsidRPr="00E96950">
        <w:rPr>
          <w:rFonts w:hint="eastAsia"/>
        </w:rPr>
        <w:t>宣告</w:t>
      </w:r>
      <w:r w:rsidRPr="00E96950">
        <w:rPr>
          <w:rFonts w:hint="eastAsia"/>
        </w:rPr>
        <w:t>比链路的</w:t>
      </w:r>
      <w:r w:rsidRPr="00E96950">
        <w:t>dataLinkBlockSize</w:t>
      </w:r>
      <w:r w:rsidRPr="00E96950">
        <w:rPr>
          <w:rFonts w:hint="eastAsia"/>
        </w:rPr>
        <w:t>的值大的</w:t>
      </w:r>
      <w:r w:rsidRPr="00E96950">
        <w:rPr>
          <w:rFonts w:hint="eastAsia"/>
        </w:rPr>
        <w:t>LSP</w:t>
      </w:r>
      <w:r w:rsidR="007D6605" w:rsidRPr="00E96950">
        <w:rPr>
          <w:rFonts w:hint="eastAsia"/>
        </w:rPr>
        <w:t>时，系统会发送</w:t>
      </w:r>
      <w:r w:rsidRPr="00E96950">
        <w:rPr>
          <w:rFonts w:hint="eastAsia"/>
        </w:rPr>
        <w:t>告警。</w:t>
      </w:r>
    </w:p>
    <w:p w:rsidR="006B40AD" w:rsidRPr="00E96950" w:rsidRDefault="006B40AD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isisLSPTooLargeToPropagate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lsp-size-exceeded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lsp-size-exceeded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221"/>
        <w:gridCol w:w="2431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2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4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9552C7">
        <w:trPr>
          <w:cantSplit/>
        </w:trPr>
        <w:tc>
          <w:tcPr>
            <w:tcW w:w="3221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431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9552C7">
        <w:trPr>
          <w:cantSplit/>
        </w:trPr>
        <w:tc>
          <w:tcPr>
            <w:tcW w:w="3221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2431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9552C7">
        <w:trPr>
          <w:cantSplit/>
        </w:trPr>
        <w:tc>
          <w:tcPr>
            <w:tcW w:w="3221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1.3.6.1.2.1.138.1.10.1.8 (isisPduLspSize)</w:t>
            </w:r>
          </w:p>
        </w:tc>
        <w:tc>
          <w:tcPr>
            <w:tcW w:w="2431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0..2147483647</w:t>
            </w:r>
          </w:p>
        </w:tc>
      </w:tr>
      <w:tr w:rsidR="006F5AAA" w:rsidRPr="00E96950" w:rsidTr="009552C7">
        <w:trPr>
          <w:cantSplit/>
        </w:trPr>
        <w:tc>
          <w:tcPr>
            <w:tcW w:w="3221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1.3.6.1.2.1.138.1.10.1.4 (isisPduLspId)</w:t>
            </w:r>
          </w:p>
        </w:tc>
        <w:tc>
          <w:tcPr>
            <w:tcW w:w="2431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IsisLinkStatePDUID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(8))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6F5AAA" w:rsidP="006F5AAA">
      <w:pPr>
        <w:pStyle w:val="ItemStep"/>
        <w:rPr>
          <w:lang w:eastAsia="zh-CN"/>
        </w:rPr>
      </w:pPr>
      <w:r w:rsidRPr="00E96950">
        <w:rPr>
          <w:rFonts w:hint="eastAsia"/>
          <w:lang w:eastAsia="zh-CN"/>
        </w:rPr>
        <w:t>把接口的链路层</w:t>
      </w:r>
      <w:r w:rsidRPr="00E96950">
        <w:rPr>
          <w:lang w:eastAsia="zh-CN"/>
        </w:rPr>
        <w:t>MTU</w:t>
      </w:r>
      <w:r w:rsidRPr="00E96950">
        <w:rPr>
          <w:rFonts w:hint="eastAsia"/>
          <w:lang w:eastAsia="zh-CN"/>
        </w:rPr>
        <w:t>值调大。</w:t>
      </w:r>
    </w:p>
    <w:p w:rsidR="006F5AAA" w:rsidRPr="00E96950" w:rsidRDefault="006F5AAA" w:rsidP="006F5AAA">
      <w:pPr>
        <w:pStyle w:val="ItemStep"/>
      </w:pPr>
      <w:r w:rsidRPr="00E96950">
        <w:rPr>
          <w:rFonts w:hint="eastAsia"/>
          <w:lang w:eastAsia="zh-CN"/>
        </w:rPr>
        <w:t>减小</w:t>
      </w:r>
      <w:r w:rsidRPr="00E96950">
        <w:rPr>
          <w:rFonts w:hint="eastAsia"/>
          <w:lang w:eastAsia="zh-CN"/>
        </w:rPr>
        <w:t>LSP</w:t>
      </w:r>
      <w:r w:rsidRPr="00E96950">
        <w:rPr>
          <w:rFonts w:hint="eastAsia"/>
          <w:lang w:eastAsia="zh-CN"/>
        </w:rPr>
        <w:t>的大小。</w:t>
      </w:r>
    </w:p>
    <w:p w:rsidR="006F5AAA" w:rsidRPr="00E96950" w:rsidRDefault="006F5AAA" w:rsidP="006F5AAA">
      <w:pPr>
        <w:pStyle w:val="3"/>
      </w:pPr>
      <w:bookmarkStart w:id="48" w:name="_Toc388967403"/>
      <w:bookmarkStart w:id="49" w:name="_Toc391459338"/>
      <w:bookmarkStart w:id="50" w:name="_Toc392747435"/>
      <w:r w:rsidRPr="00E96950">
        <w:t>isisOrigLSPBuffSizeMismatch</w:t>
      </w:r>
      <w:bookmarkEnd w:id="48"/>
      <w:bookmarkEnd w:id="49"/>
      <w:bookmarkEnd w:id="50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1.3.6.1.2.1.138.0.15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475ECC" w:rsidRPr="00E96950" w:rsidRDefault="0010335C" w:rsidP="006F5AAA">
      <w:r w:rsidRPr="00E96950">
        <w:rPr>
          <w:rFonts w:hint="eastAsia"/>
        </w:rPr>
        <w:t>当收到的</w:t>
      </w:r>
      <w:r w:rsidRPr="00E96950">
        <w:rPr>
          <w:rFonts w:hint="eastAsia"/>
        </w:rPr>
        <w:t>Level-1</w:t>
      </w:r>
      <w:r w:rsidRPr="00E96950">
        <w:rPr>
          <w:rFonts w:hint="eastAsia"/>
        </w:rPr>
        <w:t>或</w:t>
      </w:r>
      <w:r w:rsidRPr="00E96950">
        <w:rPr>
          <w:rFonts w:hint="eastAsia"/>
        </w:rPr>
        <w:t>Level-2 LSP</w:t>
      </w:r>
      <w:r w:rsidRPr="00E96950">
        <w:rPr>
          <w:rFonts w:hint="eastAsia"/>
        </w:rPr>
        <w:t>大于本地</w:t>
      </w:r>
      <w:r w:rsidRPr="00E96950">
        <w:t>isisSysLevelOrigLSPBuffSize</w:t>
      </w:r>
      <w:r w:rsidRPr="00E96950">
        <w:rPr>
          <w:rFonts w:hint="eastAsia"/>
        </w:rPr>
        <w:t>的值，或者收到的</w:t>
      </w:r>
      <w:r w:rsidRPr="00E96950">
        <w:rPr>
          <w:rFonts w:hint="eastAsia"/>
        </w:rPr>
        <w:t>LSP</w:t>
      </w:r>
      <w:r w:rsidRPr="00E96950">
        <w:rPr>
          <w:rFonts w:hint="eastAsia"/>
        </w:rPr>
        <w:t>所携带的</w:t>
      </w:r>
      <w:r w:rsidRPr="00E96950">
        <w:t>Buffer Size</w:t>
      </w:r>
      <w:r w:rsidRPr="00E96950">
        <w:rPr>
          <w:rFonts w:hint="eastAsia"/>
        </w:rPr>
        <w:t>的值与本地</w:t>
      </w:r>
      <w:r w:rsidRPr="00E96950">
        <w:t>isisSysLevelOrigLSPBuffSize</w:t>
      </w:r>
      <w:r w:rsidR="007D6605" w:rsidRPr="00E96950">
        <w:rPr>
          <w:rFonts w:hint="eastAsia"/>
        </w:rPr>
        <w:t>的值不匹配时，系统会发送</w:t>
      </w:r>
      <w:r w:rsidRPr="00E96950">
        <w:rPr>
          <w:rFonts w:hint="eastAsia"/>
        </w:rPr>
        <w:t>告警。</w:t>
      </w:r>
      <w:r w:rsidR="007C4E5B" w:rsidRPr="00E96950">
        <w:rPr>
          <w:rFonts w:hint="eastAsia"/>
        </w:rPr>
        <w:t>当</w:t>
      </w:r>
      <w:r w:rsidRPr="00E96950">
        <w:t>Buffer Size</w:t>
      </w:r>
      <w:r w:rsidRPr="00E96950">
        <w:rPr>
          <w:rFonts w:hint="eastAsia"/>
        </w:rPr>
        <w:t>的值与</w:t>
      </w:r>
      <w:r w:rsidRPr="00E96950">
        <w:rPr>
          <w:rFonts w:hint="eastAsia"/>
        </w:rPr>
        <w:t>LSP</w:t>
      </w:r>
      <w:r w:rsidRPr="00E96950">
        <w:rPr>
          <w:rFonts w:hint="eastAsia"/>
        </w:rPr>
        <w:t>大小</w:t>
      </w:r>
      <w:r w:rsidR="007C4E5B" w:rsidRPr="00E96950">
        <w:rPr>
          <w:rFonts w:hint="eastAsia"/>
        </w:rPr>
        <w:t>中的任何一个超出本地配置值时，两者都将被拒绝。</w:t>
      </w:r>
    </w:p>
    <w:p w:rsidR="006B40AD" w:rsidRPr="00E96950" w:rsidRDefault="006B40AD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isisOrigLSPBuffSizeMismatch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buffsize-mismatch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buffsize-mismatch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277"/>
        <w:gridCol w:w="2375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2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3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9552C7">
        <w:trPr>
          <w:cantSplit/>
        </w:trPr>
        <w:tc>
          <w:tcPr>
            <w:tcW w:w="327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37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9552C7">
        <w:trPr>
          <w:cantSplit/>
        </w:trPr>
        <w:tc>
          <w:tcPr>
            <w:tcW w:w="327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237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9552C7">
        <w:trPr>
          <w:cantSplit/>
        </w:trPr>
        <w:tc>
          <w:tcPr>
            <w:tcW w:w="327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1.3.6.1.2.1.138.1.10.1.3 (isisPduLspId)</w:t>
            </w:r>
          </w:p>
        </w:tc>
        <w:tc>
          <w:tcPr>
            <w:tcW w:w="237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IsisLinkStatePDUID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(8))</w:t>
            </w:r>
          </w:p>
        </w:tc>
      </w:tr>
      <w:tr w:rsidR="006F5AAA" w:rsidRPr="00E96950" w:rsidTr="009552C7">
        <w:trPr>
          <w:cantSplit/>
        </w:trPr>
        <w:tc>
          <w:tcPr>
            <w:tcW w:w="327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1.3.6.1.2.1.138.1.10.1.9 (isisPduOriginatingBufferSize)</w:t>
            </w:r>
          </w:p>
        </w:tc>
        <w:tc>
          <w:tcPr>
            <w:tcW w:w="237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IsisUnsigned16TC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 (0..16000)</w:t>
            </w:r>
          </w:p>
        </w:tc>
      </w:tr>
      <w:tr w:rsidR="006F5AAA" w:rsidRPr="00E96950" w:rsidTr="009552C7">
        <w:trPr>
          <w:cantSplit/>
        </w:trPr>
        <w:tc>
          <w:tcPr>
            <w:tcW w:w="327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t>1.3.6.1.2.1.138.1.10.1.10</w:t>
            </w:r>
            <w:r w:rsidRPr="00E96950">
              <w:rPr>
                <w:lang w:eastAsia="en-US"/>
              </w:rPr>
              <w:t xml:space="preserve"> (isisPduBufferSize)</w:t>
            </w:r>
          </w:p>
        </w:tc>
        <w:tc>
          <w:tcPr>
            <w:tcW w:w="237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IsisUnsigned16TC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 (0..16000)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6F5AAA" w:rsidP="006F5AAA">
      <w:pPr>
        <w:pStyle w:val="ItemStep"/>
        <w:rPr>
          <w:lang w:eastAsia="zh-CN"/>
        </w:rPr>
      </w:pPr>
      <w:r w:rsidRPr="00E96950">
        <w:rPr>
          <w:rFonts w:hint="eastAsia"/>
          <w:lang w:eastAsia="zh-CN"/>
        </w:rPr>
        <w:t>减小邻居产生的</w:t>
      </w:r>
      <w:r w:rsidRPr="00E96950">
        <w:rPr>
          <w:rFonts w:hint="eastAsia"/>
          <w:lang w:eastAsia="zh-CN"/>
        </w:rPr>
        <w:t>LSP</w:t>
      </w:r>
      <w:r w:rsidRPr="00E96950">
        <w:rPr>
          <w:rFonts w:hint="eastAsia"/>
          <w:lang w:eastAsia="zh-CN"/>
        </w:rPr>
        <w:t>长度。</w:t>
      </w:r>
    </w:p>
    <w:p w:rsidR="006F5AAA" w:rsidRPr="00E96950" w:rsidRDefault="006F5AAA" w:rsidP="006F5AAA">
      <w:pPr>
        <w:pStyle w:val="ItemStep"/>
        <w:rPr>
          <w:lang w:eastAsia="zh-CN"/>
        </w:rPr>
      </w:pPr>
      <w:r w:rsidRPr="00E96950">
        <w:rPr>
          <w:rFonts w:hint="eastAsia"/>
          <w:lang w:eastAsia="zh-CN"/>
        </w:rPr>
        <w:t>增加本地接收</w:t>
      </w:r>
      <w:r w:rsidRPr="00E96950">
        <w:rPr>
          <w:rFonts w:hint="eastAsia"/>
          <w:lang w:eastAsia="zh-CN"/>
        </w:rPr>
        <w:t>LSP</w:t>
      </w:r>
      <w:r w:rsidRPr="00E96950">
        <w:rPr>
          <w:rFonts w:hint="eastAsia"/>
          <w:lang w:eastAsia="zh-CN"/>
        </w:rPr>
        <w:t>的缓冲区。</w:t>
      </w:r>
    </w:p>
    <w:p w:rsidR="006F5AAA" w:rsidRPr="00E96950" w:rsidRDefault="006F5AAA" w:rsidP="006F5AAA">
      <w:pPr>
        <w:pStyle w:val="3"/>
      </w:pPr>
      <w:bookmarkStart w:id="51" w:name="_Toc388967404"/>
      <w:bookmarkStart w:id="52" w:name="_Toc391459339"/>
      <w:bookmarkStart w:id="53" w:name="_Toc392747436"/>
      <w:r w:rsidRPr="00E96950">
        <w:t>isisProtocolsSupportedMismatch</w:t>
      </w:r>
      <w:bookmarkEnd w:id="51"/>
      <w:bookmarkEnd w:id="52"/>
      <w:bookmarkEnd w:id="53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1.3.6.1.2.1.138.0.16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9842D0" w:rsidRPr="00E96950" w:rsidRDefault="000033B4" w:rsidP="006F5AAA">
      <w:r w:rsidRPr="00E96950">
        <w:rPr>
          <w:rFonts w:hint="eastAsia"/>
        </w:rPr>
        <w:t>当收到</w:t>
      </w:r>
      <w:commentRangeStart w:id="54"/>
      <w:r w:rsidRPr="00E96950">
        <w:rPr>
          <w:rFonts w:hint="eastAsia"/>
        </w:rPr>
        <w:t>非伪节点</w:t>
      </w:r>
      <w:r w:rsidR="007357D1" w:rsidRPr="00E96950">
        <w:rPr>
          <w:rFonts w:hint="eastAsia"/>
        </w:rPr>
        <w:t>分段</w:t>
      </w:r>
      <w:r w:rsidR="007357D1" w:rsidRPr="00E96950">
        <w:rPr>
          <w:rFonts w:hint="eastAsia"/>
        </w:rPr>
        <w:t xml:space="preserve">0 </w:t>
      </w:r>
      <w:r w:rsidRPr="00E96950">
        <w:rPr>
          <w:rFonts w:hint="eastAsia"/>
        </w:rPr>
        <w:t>LSP</w:t>
      </w:r>
      <w:commentRangeEnd w:id="54"/>
      <w:r w:rsidR="00126D77" w:rsidRPr="00E96950">
        <w:rPr>
          <w:rStyle w:val="aa"/>
        </w:rPr>
        <w:commentReference w:id="54"/>
      </w:r>
      <w:r w:rsidR="007357D1" w:rsidRPr="00E96950">
        <w:rPr>
          <w:rFonts w:hint="eastAsia"/>
        </w:rPr>
        <w:t>但</w:t>
      </w:r>
      <w:r w:rsidR="007D6605" w:rsidRPr="00E96950">
        <w:rPr>
          <w:rFonts w:hint="eastAsia"/>
        </w:rPr>
        <w:t>没有可支持的协议时，系统会发送</w:t>
      </w:r>
      <w:r w:rsidRPr="00E96950">
        <w:rPr>
          <w:rFonts w:hint="eastAsia"/>
        </w:rPr>
        <w:t>告警。</w:t>
      </w:r>
      <w:r w:rsidR="007357D1" w:rsidRPr="00E96950">
        <w:rPr>
          <w:rFonts w:hint="eastAsia"/>
        </w:rPr>
        <w:t>产生此告警的原因可能是系统没有生成此字段，或者没有共同元素。告警中应包含支持协议列表。如果系统不支持此</w:t>
      </w:r>
      <w:r w:rsidR="007357D1" w:rsidRPr="00E96950">
        <w:rPr>
          <w:rFonts w:hint="eastAsia"/>
        </w:rPr>
        <w:t>TLV</w:t>
      </w:r>
      <w:r w:rsidR="007357D1" w:rsidRPr="00E96950">
        <w:rPr>
          <w:rFonts w:hint="eastAsia"/>
        </w:rPr>
        <w:t>或者</w:t>
      </w:r>
      <w:r w:rsidR="007357D1" w:rsidRPr="00E96950">
        <w:rPr>
          <w:rFonts w:hint="eastAsia"/>
        </w:rPr>
        <w:t>TLV</w:t>
      </w:r>
      <w:r w:rsidR="007357D1" w:rsidRPr="00E96950">
        <w:rPr>
          <w:rFonts w:hint="eastAsia"/>
        </w:rPr>
        <w:t>为空的话，支持协议列表将为空。</w:t>
      </w:r>
    </w:p>
    <w:p w:rsidR="006B40AD" w:rsidRPr="00E96950" w:rsidRDefault="006B40AD" w:rsidP="006F5AAA">
      <w:r w:rsidRPr="00E96950">
        <w:rPr>
          <w:rFonts w:hint="eastAsia"/>
        </w:rPr>
        <w:t>为了防止</w:t>
      </w:r>
      <w:r w:rsidRPr="00E96950">
        <w:rPr>
          <w:rFonts w:hint="eastAsia"/>
        </w:rPr>
        <w:t>agent</w:t>
      </w:r>
      <w:r w:rsidRPr="00E96950">
        <w:rPr>
          <w:rFonts w:hint="eastAsia"/>
        </w:rPr>
        <w:t>在短时间内生成大量的</w:t>
      </w:r>
      <w:r w:rsidRPr="00E96950">
        <w:t>isisProtocolsSupportedMismatch</w:t>
      </w:r>
      <w:r w:rsidRPr="00E96950">
        <w:rPr>
          <w:rFonts w:hint="eastAsia"/>
        </w:rPr>
        <w:t>告警，系统为此类型告警设置了一个最小时间为</w:t>
      </w:r>
      <w:r w:rsidRPr="00E96950">
        <w:rPr>
          <w:rFonts w:hint="eastAsia"/>
        </w:rPr>
        <w:t>5</w:t>
      </w:r>
      <w:r w:rsidRPr="00E96950">
        <w:rPr>
          <w:rFonts w:hint="eastAsia"/>
        </w:rPr>
        <w:t>秒的发送门限。两次发送间隔之间收到的告警将会被丢弃。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protocol-support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protocol-support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207"/>
        <w:gridCol w:w="2445"/>
        <w:gridCol w:w="3316"/>
      </w:tblGrid>
      <w:tr w:rsidR="006F5AAA" w:rsidRPr="00E96950" w:rsidTr="009552C7">
        <w:trPr>
          <w:cnfStyle w:val="100000000000"/>
          <w:cantSplit/>
          <w:tblHeader/>
        </w:trPr>
        <w:tc>
          <w:tcPr>
            <w:tcW w:w="32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4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9552C7">
        <w:trPr>
          <w:cantSplit/>
        </w:trPr>
        <w:tc>
          <w:tcPr>
            <w:tcW w:w="320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44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9552C7">
        <w:trPr>
          <w:cantSplit/>
        </w:trPr>
        <w:tc>
          <w:tcPr>
            <w:tcW w:w="320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244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9552C7">
        <w:trPr>
          <w:cantSplit/>
        </w:trPr>
        <w:tc>
          <w:tcPr>
            <w:tcW w:w="320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1.3.6.1.2.1.138.1.10.1.11 (isisPduProtocolsSupported)</w:t>
            </w:r>
          </w:p>
        </w:tc>
        <w:tc>
          <w:tcPr>
            <w:tcW w:w="244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SIZE</w:t>
            </w:r>
            <w:r w:rsidRPr="00E96950">
              <w:rPr>
                <w:rFonts w:hint="eastAsia"/>
              </w:rPr>
              <w:t xml:space="preserve"> </w:t>
            </w:r>
            <w:r w:rsidRPr="00E96950">
              <w:rPr>
                <w:lang w:eastAsia="en-US"/>
              </w:rPr>
              <w:t>(0..255)</w:t>
            </w:r>
          </w:p>
        </w:tc>
      </w:tr>
      <w:tr w:rsidR="006F5AAA" w:rsidRPr="00E96950" w:rsidTr="009552C7">
        <w:trPr>
          <w:cantSplit/>
        </w:trPr>
        <w:tc>
          <w:tcPr>
            <w:tcW w:w="320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1.3.6.1.2.1.138.1.10.1.3 (isisPduLspId)</w:t>
            </w:r>
          </w:p>
        </w:tc>
        <w:tc>
          <w:tcPr>
            <w:tcW w:w="244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IsisLinkStatePDUID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(8))</w:t>
            </w:r>
          </w:p>
        </w:tc>
      </w:tr>
      <w:tr w:rsidR="006F5AAA" w:rsidRPr="00E96950" w:rsidTr="009552C7">
        <w:trPr>
          <w:cantSplit/>
        </w:trPr>
        <w:tc>
          <w:tcPr>
            <w:tcW w:w="320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1.3.6.1.2.1.138.1.10.1.4 (isisPduFragment)</w:t>
            </w:r>
          </w:p>
        </w:tc>
        <w:tc>
          <w:tcPr>
            <w:tcW w:w="244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IsisPDUHeader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(0..64))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6F5AAA" w:rsidP="009842D0">
      <w:pPr>
        <w:pStyle w:val="ItemStep"/>
      </w:pPr>
      <w:r w:rsidRPr="00E96950">
        <w:rPr>
          <w:rFonts w:hint="eastAsia"/>
        </w:rPr>
        <w:t>确认协议是否支持。</w:t>
      </w:r>
    </w:p>
    <w:p w:rsidR="009842D0" w:rsidRPr="00E96950" w:rsidRDefault="009842D0" w:rsidP="009842D0">
      <w:pPr>
        <w:pStyle w:val="ItemStep"/>
      </w:pPr>
      <w:r w:rsidRPr="00E96950">
        <w:t>如果问题</w:t>
      </w:r>
      <w:r w:rsidRPr="00E96950">
        <w:rPr>
          <w:rFonts w:hint="eastAsia"/>
        </w:rPr>
        <w:t>无法解决</w:t>
      </w:r>
      <w:r w:rsidRPr="00E96950">
        <w:t>，请联系</w:t>
      </w:r>
      <w:r w:rsidRPr="00E96950">
        <w:t>H3C</w:t>
      </w:r>
      <w:r w:rsidRPr="00E96950">
        <w:rPr>
          <w:rFonts w:hint="eastAsia"/>
        </w:rPr>
        <w:t>用服。</w:t>
      </w:r>
    </w:p>
    <w:p w:rsidR="006F5AAA" w:rsidRPr="00E96950" w:rsidRDefault="006F5AAA" w:rsidP="006F5AAA">
      <w:pPr>
        <w:pStyle w:val="3"/>
      </w:pPr>
      <w:bookmarkStart w:id="55" w:name="_Toc388967405"/>
      <w:bookmarkStart w:id="56" w:name="_Toc391459340"/>
      <w:bookmarkStart w:id="57" w:name="_Toc392747437"/>
      <w:r w:rsidRPr="00E96950">
        <w:t>isisAdjacencyChange</w:t>
      </w:r>
      <w:bookmarkEnd w:id="55"/>
      <w:bookmarkEnd w:id="56"/>
      <w:bookmarkEnd w:id="57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1.3.6.1.2.1.138.0.17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49671E" w:rsidRPr="00E96950" w:rsidRDefault="0049671E" w:rsidP="006F5AAA">
      <w:r w:rsidRPr="00E96950">
        <w:rPr>
          <w:rFonts w:hint="eastAsia"/>
        </w:rPr>
        <w:t>当某一邻接体进入或退出</w:t>
      </w:r>
      <w:r w:rsidRPr="00E96950">
        <w:rPr>
          <w:rFonts w:hint="eastAsia"/>
        </w:rPr>
        <w:t>up</w:t>
      </w:r>
      <w:r w:rsidRPr="00E96950">
        <w:rPr>
          <w:rFonts w:hint="eastAsia"/>
        </w:rPr>
        <w:t>状态时，</w:t>
      </w:r>
      <w:r w:rsidR="007D6605" w:rsidRPr="00E96950">
        <w:rPr>
          <w:rFonts w:hint="eastAsia"/>
        </w:rPr>
        <w:t>系统会发送</w:t>
      </w:r>
      <w:r w:rsidR="00DE3F1C" w:rsidRPr="00E96950">
        <w:rPr>
          <w:rFonts w:hint="eastAsia"/>
        </w:rPr>
        <w:t>告警。</w:t>
      </w:r>
      <w:r w:rsidR="00DE3F1C" w:rsidRPr="00E96950">
        <w:t>isisPduLspId</w:t>
      </w:r>
      <w:r w:rsidR="00DE3F1C" w:rsidRPr="00E96950">
        <w:rPr>
          <w:rFonts w:hint="eastAsia"/>
        </w:rPr>
        <w:t>变量的前六个字节代表此邻接体的</w:t>
      </w:r>
      <w:r w:rsidR="00DE3F1C" w:rsidRPr="00E96950">
        <w:rPr>
          <w:rFonts w:hint="eastAsia"/>
        </w:rPr>
        <w:t>System ID</w:t>
      </w:r>
      <w:r w:rsidR="00DE3F1C" w:rsidRPr="00E96950">
        <w:rPr>
          <w:rFonts w:hint="eastAsia"/>
        </w:rPr>
        <w:t>。</w:t>
      </w:r>
    </w:p>
    <w:p w:rsidR="00A81B78" w:rsidRPr="00E96950" w:rsidRDefault="00A81B78" w:rsidP="006F5AAA">
      <w:r w:rsidRPr="00E96950">
        <w:t>isisAdjState</w:t>
      </w:r>
      <w:r w:rsidRPr="00E96950">
        <w:rPr>
          <w:rFonts w:hint="eastAsia"/>
        </w:rPr>
        <w:t>变量代表此邻接体的最新状态。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adjacency-state-change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adjacency-state-change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277"/>
        <w:gridCol w:w="2375"/>
        <w:gridCol w:w="3316"/>
      </w:tblGrid>
      <w:tr w:rsidR="006F5AAA" w:rsidRPr="00E96950" w:rsidTr="00EF57E1">
        <w:trPr>
          <w:cnfStyle w:val="100000000000"/>
          <w:cantSplit/>
          <w:tblHeader/>
        </w:trPr>
        <w:tc>
          <w:tcPr>
            <w:tcW w:w="32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3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EF57E1">
        <w:trPr>
          <w:cantSplit/>
        </w:trPr>
        <w:tc>
          <w:tcPr>
            <w:tcW w:w="327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37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EF57E1">
        <w:trPr>
          <w:cantSplit/>
        </w:trPr>
        <w:tc>
          <w:tcPr>
            <w:tcW w:w="327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237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EF57E1">
        <w:trPr>
          <w:cantSplit/>
        </w:trPr>
        <w:tc>
          <w:tcPr>
            <w:tcW w:w="327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1.3.6.1.2.1.138.1.10.1.3 (isisPduLspId)</w:t>
            </w:r>
          </w:p>
        </w:tc>
        <w:tc>
          <w:tcPr>
            <w:tcW w:w="237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IsisLinkStatePDUID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(8))</w:t>
            </w:r>
          </w:p>
        </w:tc>
      </w:tr>
      <w:tr w:rsidR="006F5AAA" w:rsidRPr="00E96950" w:rsidTr="00EF57E1">
        <w:trPr>
          <w:cantSplit/>
        </w:trPr>
        <w:tc>
          <w:tcPr>
            <w:tcW w:w="327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1.3.6.1.2.1.138.1.10.1.12 (isisAdjState)</w:t>
            </w:r>
          </w:p>
        </w:tc>
        <w:tc>
          <w:tcPr>
            <w:tcW w:w="237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down 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initializing (2)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up (3)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failed(4)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6F5AAA" w:rsidRPr="00E96950" w:rsidRDefault="006F5AAA" w:rsidP="00DB542C">
      <w:pPr>
        <w:pStyle w:val="ItemStep"/>
      </w:pPr>
      <w:r w:rsidRPr="00E96950">
        <w:rPr>
          <w:rFonts w:hint="eastAsia"/>
        </w:rPr>
        <w:t>检查邻居状态变化是否正常。</w:t>
      </w:r>
    </w:p>
    <w:p w:rsidR="00DB542C" w:rsidRPr="00E96950" w:rsidRDefault="00DB542C" w:rsidP="00DB542C">
      <w:pPr>
        <w:pStyle w:val="ItemStep"/>
      </w:pPr>
      <w:r w:rsidRPr="00E96950">
        <w:t>如果问题</w:t>
      </w:r>
      <w:r w:rsidRPr="00E96950">
        <w:rPr>
          <w:rFonts w:hint="eastAsia"/>
        </w:rPr>
        <w:t>无法解决</w:t>
      </w:r>
      <w:r w:rsidRPr="00E96950">
        <w:t>，请联系</w:t>
      </w:r>
      <w:r w:rsidRPr="00E96950">
        <w:t>H3C</w:t>
      </w:r>
      <w:r w:rsidRPr="00E96950">
        <w:rPr>
          <w:rFonts w:hint="eastAsia"/>
        </w:rPr>
        <w:t>用服。</w:t>
      </w:r>
    </w:p>
    <w:p w:rsidR="006F5AAA" w:rsidRPr="00E96950" w:rsidRDefault="006F5AAA" w:rsidP="006F5AAA">
      <w:pPr>
        <w:pStyle w:val="3"/>
      </w:pPr>
      <w:bookmarkStart w:id="58" w:name="_Toc388967406"/>
      <w:bookmarkStart w:id="59" w:name="_Toc391459341"/>
      <w:bookmarkStart w:id="60" w:name="_Toc392747438"/>
      <w:r w:rsidRPr="00E96950">
        <w:t>isisLSPErrorDetected</w:t>
      </w:r>
      <w:bookmarkEnd w:id="58"/>
      <w:bookmarkEnd w:id="59"/>
      <w:bookmarkEnd w:id="60"/>
    </w:p>
    <w:p w:rsidR="006F5AAA" w:rsidRPr="00E96950" w:rsidRDefault="006F5AAA" w:rsidP="006F5AAA">
      <w:pPr>
        <w:pStyle w:val="Command"/>
      </w:pPr>
      <w:r w:rsidRPr="00E9695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Headingleft"/>
            </w:pPr>
            <w:r w:rsidRPr="00E96950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</w:pPr>
            <w:r w:rsidRPr="00E96950">
              <w:t>1.3.6.1.2.1.138.0.18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6F5AAA" w:rsidP="002C5B17">
            <w:pPr>
              <w:pStyle w:val="TableHeadingleft"/>
            </w:pPr>
            <w:r w:rsidRPr="00E96950">
              <w:t>MIB</w:t>
            </w:r>
            <w:r w:rsidR="002C5B17" w:rsidRPr="00E96950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t>rfc4444-isis.mib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警告</w:t>
            </w:r>
          </w:p>
        </w:tc>
      </w:tr>
      <w:tr w:rsidR="006F5AAA" w:rsidRPr="00E96950" w:rsidTr="006300F3">
        <w:trPr>
          <w:cantSplit/>
        </w:trPr>
        <w:tc>
          <w:tcPr>
            <w:tcW w:w="1756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rFonts w:hint="eastAsia"/>
              </w:rPr>
              <w:t>开启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【描述】</w:t>
      </w:r>
    </w:p>
    <w:p w:rsidR="00261152" w:rsidRPr="00E96950" w:rsidRDefault="00B15288" w:rsidP="006F5AAA">
      <w:r w:rsidRPr="00E96950">
        <w:rPr>
          <w:rFonts w:hint="eastAsia"/>
        </w:rPr>
        <w:t>当收到</w:t>
      </w:r>
      <w:r w:rsidR="002A4D7B" w:rsidRPr="00E96950">
        <w:rPr>
          <w:rFonts w:hint="eastAsia"/>
        </w:rPr>
        <w:t>有</w:t>
      </w:r>
      <w:r w:rsidRPr="00E96950">
        <w:rPr>
          <w:rFonts w:hint="eastAsia"/>
        </w:rPr>
        <w:t>解析错误的</w:t>
      </w:r>
      <w:r w:rsidRPr="00E96950">
        <w:rPr>
          <w:rFonts w:hint="eastAsia"/>
        </w:rPr>
        <w:t>LSP</w:t>
      </w:r>
      <w:r w:rsidR="007D6605" w:rsidRPr="00E96950">
        <w:rPr>
          <w:rFonts w:hint="eastAsia"/>
        </w:rPr>
        <w:t>时，系统会发送</w:t>
      </w:r>
      <w:r w:rsidRPr="00E96950">
        <w:rPr>
          <w:rFonts w:hint="eastAsia"/>
        </w:rPr>
        <w:t>告警。</w:t>
      </w:r>
      <w:r w:rsidRPr="00E96950">
        <w:t>isisCircIfIndex</w:t>
      </w:r>
      <w:r w:rsidRPr="00E96950">
        <w:rPr>
          <w:rFonts w:hint="eastAsia"/>
        </w:rPr>
        <w:t>保存收到此</w:t>
      </w:r>
      <w:r w:rsidRPr="00E96950">
        <w:rPr>
          <w:rFonts w:hint="eastAsia"/>
        </w:rPr>
        <w:t>PDU</w:t>
      </w:r>
      <w:r w:rsidRPr="00E96950">
        <w:rPr>
          <w:rFonts w:hint="eastAsia"/>
        </w:rPr>
        <w:t>的</w:t>
      </w:r>
      <w:r w:rsidR="007844B0" w:rsidRPr="00E96950">
        <w:rPr>
          <w:rFonts w:hint="eastAsia"/>
        </w:rPr>
        <w:t>链路</w:t>
      </w:r>
      <w:r w:rsidRPr="00E96950">
        <w:rPr>
          <w:rFonts w:hint="eastAsia"/>
        </w:rPr>
        <w:t>的索引。</w:t>
      </w:r>
      <w:r w:rsidRPr="00E96950">
        <w:t>isisPduFragment</w:t>
      </w:r>
      <w:r w:rsidRPr="00E96950">
        <w:rPr>
          <w:rFonts w:hint="eastAsia"/>
        </w:rPr>
        <w:t>保存此</w:t>
      </w:r>
      <w:r w:rsidRPr="00E96950">
        <w:rPr>
          <w:rFonts w:hint="eastAsia"/>
        </w:rPr>
        <w:t>LSP</w:t>
      </w:r>
      <w:r w:rsidRPr="00E96950">
        <w:rPr>
          <w:rFonts w:hint="eastAsia"/>
        </w:rPr>
        <w:t>的起点。</w:t>
      </w:r>
      <w:r w:rsidRPr="00E96950">
        <w:t>isisErrorOffset</w:t>
      </w:r>
      <w:r w:rsidRPr="00E96950">
        <w:rPr>
          <w:rFonts w:hint="eastAsia"/>
        </w:rPr>
        <w:t>指明问题。</w:t>
      </w:r>
    </w:p>
    <w:p w:rsidR="00B15288" w:rsidRPr="00E96950" w:rsidRDefault="00B15288" w:rsidP="006F5AAA">
      <w:r w:rsidRPr="00E96950">
        <w:rPr>
          <w:rFonts w:hint="eastAsia"/>
        </w:rPr>
        <w:t>如果该问题是由畸形</w:t>
      </w:r>
      <w:r w:rsidRPr="00E96950">
        <w:rPr>
          <w:rFonts w:hint="eastAsia"/>
        </w:rPr>
        <w:t>TLV</w:t>
      </w:r>
      <w:r w:rsidRPr="00E96950">
        <w:rPr>
          <w:rFonts w:hint="eastAsia"/>
        </w:rPr>
        <w:t>引起的，</w:t>
      </w:r>
      <w:r w:rsidRPr="00E96950">
        <w:t>isisErrorOffset</w:t>
      </w:r>
      <w:r w:rsidRPr="00E96950">
        <w:rPr>
          <w:rFonts w:hint="eastAsia"/>
        </w:rPr>
        <w:t>将</w:t>
      </w:r>
      <w:r w:rsidR="00F152CC" w:rsidRPr="00E96950">
        <w:rPr>
          <w:rFonts w:hint="eastAsia"/>
        </w:rPr>
        <w:t>指明</w:t>
      </w:r>
      <w:r w:rsidRPr="00E96950">
        <w:rPr>
          <w:rFonts w:hint="eastAsia"/>
        </w:rPr>
        <w:t>此</w:t>
      </w:r>
      <w:r w:rsidRPr="00E96950">
        <w:rPr>
          <w:rFonts w:hint="eastAsia"/>
        </w:rPr>
        <w:t>TLV</w:t>
      </w:r>
      <w:r w:rsidRPr="00E96950">
        <w:rPr>
          <w:rFonts w:hint="eastAsia"/>
        </w:rPr>
        <w:t>的起点，并且</w:t>
      </w:r>
      <w:r w:rsidRPr="00E96950">
        <w:t>isisErrorTLVType</w:t>
      </w:r>
      <w:r w:rsidRPr="00E96950">
        <w:rPr>
          <w:rFonts w:hint="eastAsia"/>
        </w:rPr>
        <w:t>将保存此</w:t>
      </w:r>
      <w:r w:rsidRPr="00E96950">
        <w:rPr>
          <w:rFonts w:hint="eastAsia"/>
        </w:rPr>
        <w:t>TLV</w:t>
      </w:r>
      <w:r w:rsidRPr="00E96950">
        <w:rPr>
          <w:rFonts w:hint="eastAsia"/>
        </w:rPr>
        <w:t>类型值。</w:t>
      </w:r>
    </w:p>
    <w:p w:rsidR="006F0ABD" w:rsidRPr="00E96950" w:rsidRDefault="00487C4F" w:rsidP="006F5AAA">
      <w:r w:rsidRPr="00E96950">
        <w:rPr>
          <w:rFonts w:hint="eastAsia"/>
        </w:rPr>
        <w:t>如果该问题是由</w:t>
      </w:r>
      <w:r w:rsidRPr="00E96950">
        <w:rPr>
          <w:rFonts w:hint="eastAsia"/>
        </w:rPr>
        <w:t>LSP</w:t>
      </w:r>
      <w:r w:rsidRPr="00E96950">
        <w:rPr>
          <w:rFonts w:hint="eastAsia"/>
        </w:rPr>
        <w:t>头部错误引起的，</w:t>
      </w:r>
      <w:r w:rsidRPr="00E96950">
        <w:t>isisErrorOffset</w:t>
      </w:r>
      <w:r w:rsidRPr="00E96950">
        <w:rPr>
          <w:rFonts w:hint="eastAsia"/>
        </w:rPr>
        <w:t>将</w:t>
      </w:r>
      <w:r w:rsidR="00F152CC" w:rsidRPr="00E96950">
        <w:rPr>
          <w:rFonts w:hint="eastAsia"/>
        </w:rPr>
        <w:t>指明</w:t>
      </w:r>
      <w:r w:rsidRPr="00E96950">
        <w:rPr>
          <w:rFonts w:hint="eastAsia"/>
        </w:rPr>
        <w:t>可疑字节。</w:t>
      </w:r>
    </w:p>
    <w:p w:rsidR="00BD2D2B" w:rsidRPr="00E96950" w:rsidRDefault="00BD2D2B" w:rsidP="006F5AAA">
      <w:r w:rsidRPr="00E96950">
        <w:rPr>
          <w:rFonts w:hint="eastAsia"/>
        </w:rPr>
        <w:t>此类型</w:t>
      </w:r>
      <w:r w:rsidRPr="00E96950">
        <w:rPr>
          <w:rFonts w:hint="eastAsia"/>
        </w:rPr>
        <w:t>LSP</w:t>
      </w:r>
      <w:r w:rsidRPr="00E96950">
        <w:rPr>
          <w:rFonts w:hint="eastAsia"/>
        </w:rPr>
        <w:t>的数量</w:t>
      </w:r>
      <w:r w:rsidR="001D776D" w:rsidRPr="00E96950">
        <w:rPr>
          <w:rFonts w:hint="eastAsia"/>
        </w:rPr>
        <w:t>在</w:t>
      </w:r>
      <w:r w:rsidRPr="00E96950">
        <w:t>isisSysStatLSPErrors</w:t>
      </w:r>
      <w:r w:rsidR="001D776D" w:rsidRPr="00E96950">
        <w:rPr>
          <w:rFonts w:hint="eastAsia"/>
        </w:rPr>
        <w:t>中进行记录。</w:t>
      </w:r>
    </w:p>
    <w:p w:rsidR="006F5AAA" w:rsidRPr="00E96950" w:rsidRDefault="006F5AAA" w:rsidP="006F5AAA">
      <w:pPr>
        <w:pStyle w:val="Command"/>
      </w:pPr>
      <w:r w:rsidRPr="00E96950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F5AAA" w:rsidRPr="00E96950" w:rsidTr="006300F3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snmp-agent trap enable isis lsp-parse-error</w:t>
            </w:r>
          </w:p>
        </w:tc>
      </w:tr>
      <w:tr w:rsidR="006F5AAA" w:rsidRPr="00E96950" w:rsidTr="006300F3">
        <w:trPr>
          <w:cantSplit/>
        </w:trPr>
        <w:tc>
          <w:tcPr>
            <w:tcW w:w="1217" w:type="dxa"/>
          </w:tcPr>
          <w:p w:rsidR="006F5AAA" w:rsidRPr="00E96950" w:rsidRDefault="002C5B17" w:rsidP="006300F3">
            <w:pPr>
              <w:pStyle w:val="TableHeadingleft"/>
            </w:pPr>
            <w:r w:rsidRPr="00E96950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F5AAA" w:rsidRPr="00E96950" w:rsidRDefault="006F5AAA" w:rsidP="006300F3">
            <w:pPr>
              <w:pStyle w:val="TableText"/>
              <w:rPr>
                <w:b/>
              </w:rPr>
            </w:pPr>
            <w:r w:rsidRPr="00E96950">
              <w:rPr>
                <w:rFonts w:hint="eastAsia"/>
              </w:rPr>
              <w:t>命令行：</w:t>
            </w:r>
            <w:r w:rsidRPr="00E96950">
              <w:rPr>
                <w:b/>
              </w:rPr>
              <w:t>undo snmp-agent trap enable isis lsp-parse-error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【绑定变量】</w:t>
      </w:r>
    </w:p>
    <w:tbl>
      <w:tblPr>
        <w:tblStyle w:val="Table"/>
        <w:tblW w:w="8968" w:type="dxa"/>
        <w:tblLook w:val="04A0"/>
      </w:tblPr>
      <w:tblGrid>
        <w:gridCol w:w="3165"/>
        <w:gridCol w:w="2487"/>
        <w:gridCol w:w="3316"/>
      </w:tblGrid>
      <w:tr w:rsidR="006F5AAA" w:rsidRPr="00E96950" w:rsidTr="00EF57E1">
        <w:trPr>
          <w:cnfStyle w:val="100000000000"/>
          <w:cantSplit/>
          <w:tblHeader/>
        </w:trPr>
        <w:tc>
          <w:tcPr>
            <w:tcW w:w="31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OID</w:t>
            </w:r>
            <w:r w:rsidRPr="00E96950">
              <w:rPr>
                <w:lang w:eastAsia="en-US"/>
              </w:rPr>
              <w:t>（变量名）</w:t>
            </w:r>
          </w:p>
        </w:tc>
        <w:tc>
          <w:tcPr>
            <w:tcW w:w="2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5AAA" w:rsidRPr="00E96950" w:rsidRDefault="006F5AAA" w:rsidP="006300F3">
            <w:pPr>
              <w:pStyle w:val="TableHeading"/>
              <w:rPr>
                <w:lang w:eastAsia="en-US"/>
              </w:rPr>
            </w:pPr>
            <w:r w:rsidRPr="00E96950">
              <w:rPr>
                <w:lang w:eastAsia="en-US"/>
              </w:rPr>
              <w:t>取值范围</w:t>
            </w:r>
          </w:p>
        </w:tc>
      </w:tr>
      <w:tr w:rsidR="006F5AAA" w:rsidRPr="00E96950" w:rsidTr="00EF57E1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1.3.6.1.2.1.138.1.10.1.1 (isisNotificationSysLevelIndex)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IsisLevel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level1(1)</w:t>
            </w:r>
          </w:p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level2(2)</w:t>
            </w:r>
          </w:p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level1and2(3)</w:t>
            </w:r>
          </w:p>
        </w:tc>
      </w:tr>
      <w:tr w:rsidR="006F5AAA" w:rsidRPr="00E96950" w:rsidTr="00EF57E1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1.3.6.1.2.1.138.1.10.1.3 (isisPduLspId)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IsisLinkStatePDUID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(8))</w:t>
            </w:r>
          </w:p>
        </w:tc>
      </w:tr>
      <w:tr w:rsidR="006F5AAA" w:rsidRPr="00E96950" w:rsidTr="00EF57E1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1.3.6.1.2.1.138.1.10.1.2 (isisNotificationCircIfIndex)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1..2147483647</w:t>
            </w:r>
          </w:p>
        </w:tc>
      </w:tr>
      <w:tr w:rsidR="006F5AAA" w:rsidRPr="00E96950" w:rsidTr="00EF57E1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t>1.3.6.1.2.1.138.1.10.1.4</w:t>
            </w:r>
            <w:r w:rsidRPr="00E96950">
              <w:rPr>
                <w:lang w:eastAsia="en-US"/>
              </w:rPr>
              <w:t xml:space="preserve"> (isisPduFragment)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IsisPDUHeader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OCTET STRING (SIZE</w:t>
            </w:r>
            <w:r w:rsidRPr="00E96950">
              <w:rPr>
                <w:rFonts w:hint="eastAsia"/>
                <w:lang w:eastAsia="en-US"/>
              </w:rPr>
              <w:t xml:space="preserve"> </w:t>
            </w:r>
            <w:r w:rsidRPr="00E96950">
              <w:rPr>
                <w:lang w:eastAsia="en-US"/>
              </w:rPr>
              <w:t>(0..64))</w:t>
            </w:r>
          </w:p>
        </w:tc>
      </w:tr>
      <w:tr w:rsidR="006F5AAA" w:rsidRPr="00E96950" w:rsidTr="00EF57E1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t>1.3.6.1.2.1.138.1.10.1.13</w:t>
            </w:r>
            <w:r w:rsidRPr="00E96950">
              <w:rPr>
                <w:lang w:eastAsia="en-US"/>
              </w:rPr>
              <w:t xml:space="preserve"> (isisErrorOffset)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2C5B17" w:rsidP="006300F3">
            <w:pPr>
              <w:pStyle w:val="TableText"/>
            </w:pPr>
            <w:r w:rsidRPr="00E96950">
              <w:rPr>
                <w:rFonts w:hint="eastAsia"/>
              </w:rPr>
              <w:t>同</w:t>
            </w:r>
            <w:r w:rsidRPr="00E96950">
              <w:rPr>
                <w:rFonts w:hint="eastAsia"/>
              </w:rPr>
              <w:t>MIB</w:t>
            </w:r>
            <w:r w:rsidRPr="00E96950">
              <w:rPr>
                <w:rFonts w:hint="eastAsia"/>
              </w:rPr>
              <w:t>标准取值</w:t>
            </w:r>
          </w:p>
        </w:tc>
      </w:tr>
      <w:tr w:rsidR="006F5AAA" w:rsidRPr="00E96950" w:rsidTr="00EF57E1">
        <w:trPr>
          <w:cantSplit/>
        </w:trPr>
        <w:tc>
          <w:tcPr>
            <w:tcW w:w="3165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t>1.3.6.1.2.1.138.1.10.1.14</w:t>
            </w:r>
            <w:r w:rsidRPr="00E96950">
              <w:rPr>
                <w:lang w:eastAsia="en-US"/>
              </w:rPr>
              <w:t xml:space="preserve"> (isisErrorTLVType)</w:t>
            </w:r>
          </w:p>
        </w:tc>
        <w:tc>
          <w:tcPr>
            <w:tcW w:w="2487" w:type="dxa"/>
          </w:tcPr>
          <w:p w:rsidR="006F5AAA" w:rsidRPr="00E96950" w:rsidRDefault="006F5AAA" w:rsidP="006300F3">
            <w:pPr>
              <w:pStyle w:val="TableText"/>
              <w:rPr>
                <w:lang w:eastAsia="en-US"/>
              </w:rPr>
            </w:pPr>
            <w:r w:rsidRPr="00E96950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6F5AAA" w:rsidRPr="00E96950" w:rsidRDefault="006F5AAA" w:rsidP="006300F3">
            <w:pPr>
              <w:pStyle w:val="TableText"/>
            </w:pPr>
            <w:r w:rsidRPr="00E96950">
              <w:rPr>
                <w:lang w:eastAsia="en-US"/>
              </w:rPr>
              <w:t>0..255</w:t>
            </w:r>
          </w:p>
        </w:tc>
      </w:tr>
    </w:tbl>
    <w:p w:rsidR="006F5AAA" w:rsidRPr="00E96950" w:rsidRDefault="006F5AAA" w:rsidP="006F5AAA"/>
    <w:p w:rsidR="006F5AAA" w:rsidRPr="00E96950" w:rsidRDefault="006F5AAA" w:rsidP="006F5AAA">
      <w:pPr>
        <w:pStyle w:val="Command"/>
      </w:pPr>
      <w:r w:rsidRPr="00E96950">
        <w:t>【处理建议】</w:t>
      </w:r>
    </w:p>
    <w:p w:rsidR="00887319" w:rsidRPr="00E96950" w:rsidRDefault="00FD4119" w:rsidP="0044780D">
      <w:r w:rsidRPr="00E96950">
        <w:rPr>
          <w:rFonts w:hint="eastAsia"/>
        </w:rPr>
        <w:t>无需处理</w:t>
      </w:r>
      <w:r w:rsidR="006F5AAA" w:rsidRPr="00E96950">
        <w:rPr>
          <w:rFonts w:hint="eastAsia"/>
        </w:rPr>
        <w:t>。</w:t>
      </w:r>
    </w:p>
    <w:sectPr w:rsidR="00887319" w:rsidRPr="00E96950" w:rsidSect="0059748F">
      <w:footerReference w:type="default" r:id="rId9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3" w:author="gKF3849" w:date="2014-07-31T18:33:00Z" w:initials="g">
    <w:p w:rsidR="008815EF" w:rsidRDefault="008815EF">
      <w:pPr>
        <w:pStyle w:val="ab"/>
      </w:pPr>
      <w:r>
        <w:rPr>
          <w:rStyle w:val="aa"/>
        </w:rPr>
        <w:annotationRef/>
      </w:r>
    </w:p>
  </w:comment>
  <w:comment w:id="17" w:author="gKF3849" w:date="2014-07-31T18:33:00Z" w:initials="g">
    <w:p w:rsidR="002A4D7B" w:rsidRDefault="002A4D7B">
      <w:pPr>
        <w:pStyle w:val="ab"/>
      </w:pPr>
      <w:r>
        <w:rPr>
          <w:rStyle w:val="aa"/>
        </w:rPr>
        <w:annotationRef/>
      </w:r>
    </w:p>
  </w:comment>
  <w:comment w:id="54" w:author="gKF3849" w:date="2014-07-31T18:33:00Z" w:initials="g">
    <w:p w:rsidR="00126D77" w:rsidRDefault="00126D77">
      <w:pPr>
        <w:pStyle w:val="ab"/>
      </w:pPr>
      <w:r>
        <w:rPr>
          <w:rStyle w:val="aa"/>
        </w:rPr>
        <w:annotationRef/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7AD" w:rsidRDefault="006977AD">
      <w:r>
        <w:separator/>
      </w:r>
    </w:p>
  </w:endnote>
  <w:endnote w:type="continuationSeparator" w:id="0">
    <w:p w:rsidR="006977AD" w:rsidRDefault="00697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70636F" w:rsidRPr="00020766" w:rsidRDefault="00911C67" w:rsidP="00020766">
        <w:pPr>
          <w:pStyle w:val="a5"/>
        </w:pPr>
        <w:r w:rsidRPr="00911C67">
          <w:fldChar w:fldCharType="begin"/>
        </w:r>
        <w:r w:rsidR="0070636F">
          <w:instrText>PAGE   \* MERGEFORMAT</w:instrText>
        </w:r>
        <w:r w:rsidRPr="00911C67">
          <w:fldChar w:fldCharType="separate"/>
        </w:r>
        <w:r w:rsidR="009323EE" w:rsidRPr="009323E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7AD" w:rsidRDefault="006977AD">
      <w:r>
        <w:separator/>
      </w:r>
    </w:p>
  </w:footnote>
  <w:footnote w:type="continuationSeparator" w:id="0">
    <w:p w:rsidR="006977AD" w:rsidRDefault="006977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3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5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33B4"/>
    <w:rsid w:val="00005084"/>
    <w:rsid w:val="000050E8"/>
    <w:rsid w:val="00006F05"/>
    <w:rsid w:val="00010779"/>
    <w:rsid w:val="00012FDA"/>
    <w:rsid w:val="00013E2B"/>
    <w:rsid w:val="00016337"/>
    <w:rsid w:val="000169A3"/>
    <w:rsid w:val="00020157"/>
    <w:rsid w:val="00020766"/>
    <w:rsid w:val="00024D08"/>
    <w:rsid w:val="000269C5"/>
    <w:rsid w:val="000273A9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4835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335C"/>
    <w:rsid w:val="00104918"/>
    <w:rsid w:val="00105161"/>
    <w:rsid w:val="00107F92"/>
    <w:rsid w:val="00114DE8"/>
    <w:rsid w:val="001157FF"/>
    <w:rsid w:val="00116D1F"/>
    <w:rsid w:val="0011737F"/>
    <w:rsid w:val="0012499B"/>
    <w:rsid w:val="00126D77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2CD"/>
    <w:rsid w:val="001535BF"/>
    <w:rsid w:val="00155323"/>
    <w:rsid w:val="001639EC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87251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6EF7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D776D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1A57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45BAC"/>
    <w:rsid w:val="002525C9"/>
    <w:rsid w:val="00255EEA"/>
    <w:rsid w:val="00256F36"/>
    <w:rsid w:val="00257C21"/>
    <w:rsid w:val="00261152"/>
    <w:rsid w:val="00262FFE"/>
    <w:rsid w:val="002635DC"/>
    <w:rsid w:val="002650E2"/>
    <w:rsid w:val="00270631"/>
    <w:rsid w:val="00272ABA"/>
    <w:rsid w:val="00273E8C"/>
    <w:rsid w:val="002764F3"/>
    <w:rsid w:val="00276D60"/>
    <w:rsid w:val="0028438C"/>
    <w:rsid w:val="00286028"/>
    <w:rsid w:val="00286C55"/>
    <w:rsid w:val="00294B58"/>
    <w:rsid w:val="00294D75"/>
    <w:rsid w:val="00294F92"/>
    <w:rsid w:val="002A451A"/>
    <w:rsid w:val="002A4D7B"/>
    <w:rsid w:val="002A7FE9"/>
    <w:rsid w:val="002B6C6F"/>
    <w:rsid w:val="002B7029"/>
    <w:rsid w:val="002C213D"/>
    <w:rsid w:val="002C2CE2"/>
    <w:rsid w:val="002C471A"/>
    <w:rsid w:val="002C5B17"/>
    <w:rsid w:val="002C6111"/>
    <w:rsid w:val="002D1AF4"/>
    <w:rsid w:val="002D4EE1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17F0F"/>
    <w:rsid w:val="00322583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57DD6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1DC7"/>
    <w:rsid w:val="003A4CE6"/>
    <w:rsid w:val="003B0F07"/>
    <w:rsid w:val="003B14A9"/>
    <w:rsid w:val="003B14AD"/>
    <w:rsid w:val="003C2D91"/>
    <w:rsid w:val="003C3021"/>
    <w:rsid w:val="003C41BD"/>
    <w:rsid w:val="003C6262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5ECC"/>
    <w:rsid w:val="00476D48"/>
    <w:rsid w:val="00482AF2"/>
    <w:rsid w:val="00483FBE"/>
    <w:rsid w:val="00487674"/>
    <w:rsid w:val="00487C4F"/>
    <w:rsid w:val="00490C2B"/>
    <w:rsid w:val="0049295D"/>
    <w:rsid w:val="0049671E"/>
    <w:rsid w:val="004A3514"/>
    <w:rsid w:val="004A5203"/>
    <w:rsid w:val="004B05BB"/>
    <w:rsid w:val="004B116E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5556"/>
    <w:rsid w:val="004C6779"/>
    <w:rsid w:val="004C6F56"/>
    <w:rsid w:val="004D01A9"/>
    <w:rsid w:val="004D2B19"/>
    <w:rsid w:val="004D2C76"/>
    <w:rsid w:val="004D3155"/>
    <w:rsid w:val="004D39AE"/>
    <w:rsid w:val="004D4BDD"/>
    <w:rsid w:val="004D6C3E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26688"/>
    <w:rsid w:val="005314E6"/>
    <w:rsid w:val="00531884"/>
    <w:rsid w:val="0053247F"/>
    <w:rsid w:val="005368AA"/>
    <w:rsid w:val="0054341C"/>
    <w:rsid w:val="0054369B"/>
    <w:rsid w:val="00544D67"/>
    <w:rsid w:val="005461DE"/>
    <w:rsid w:val="005476E6"/>
    <w:rsid w:val="00551E73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4356"/>
    <w:rsid w:val="005778AC"/>
    <w:rsid w:val="00581678"/>
    <w:rsid w:val="0059748F"/>
    <w:rsid w:val="0059794D"/>
    <w:rsid w:val="005A09A6"/>
    <w:rsid w:val="005A0F8A"/>
    <w:rsid w:val="005A1F18"/>
    <w:rsid w:val="005A2730"/>
    <w:rsid w:val="005A4B05"/>
    <w:rsid w:val="005B06AB"/>
    <w:rsid w:val="005B23D7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5F6F23"/>
    <w:rsid w:val="006003A0"/>
    <w:rsid w:val="006011A5"/>
    <w:rsid w:val="00602F62"/>
    <w:rsid w:val="00603DE6"/>
    <w:rsid w:val="006043F1"/>
    <w:rsid w:val="006073FE"/>
    <w:rsid w:val="00610C2F"/>
    <w:rsid w:val="00613E90"/>
    <w:rsid w:val="0061567F"/>
    <w:rsid w:val="006171B5"/>
    <w:rsid w:val="00622C01"/>
    <w:rsid w:val="00622C10"/>
    <w:rsid w:val="00624EAE"/>
    <w:rsid w:val="00625C98"/>
    <w:rsid w:val="00625CFB"/>
    <w:rsid w:val="0062645B"/>
    <w:rsid w:val="006300F3"/>
    <w:rsid w:val="0064048A"/>
    <w:rsid w:val="006448C8"/>
    <w:rsid w:val="00645E2B"/>
    <w:rsid w:val="00647713"/>
    <w:rsid w:val="006528F7"/>
    <w:rsid w:val="006534AB"/>
    <w:rsid w:val="006559B9"/>
    <w:rsid w:val="006576EC"/>
    <w:rsid w:val="00666C4D"/>
    <w:rsid w:val="00666DEB"/>
    <w:rsid w:val="00672FCE"/>
    <w:rsid w:val="00675003"/>
    <w:rsid w:val="00675066"/>
    <w:rsid w:val="006754AE"/>
    <w:rsid w:val="00676C3F"/>
    <w:rsid w:val="00677554"/>
    <w:rsid w:val="00686D2D"/>
    <w:rsid w:val="006870B6"/>
    <w:rsid w:val="00690EA9"/>
    <w:rsid w:val="00691314"/>
    <w:rsid w:val="00691E20"/>
    <w:rsid w:val="00693B95"/>
    <w:rsid w:val="00693C1D"/>
    <w:rsid w:val="006977A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40AD"/>
    <w:rsid w:val="006B6B6B"/>
    <w:rsid w:val="006B7FC9"/>
    <w:rsid w:val="006C4460"/>
    <w:rsid w:val="006D2B8F"/>
    <w:rsid w:val="006D5E3B"/>
    <w:rsid w:val="006D5EA7"/>
    <w:rsid w:val="006E028D"/>
    <w:rsid w:val="006E3196"/>
    <w:rsid w:val="006E3FAC"/>
    <w:rsid w:val="006E5375"/>
    <w:rsid w:val="006E5E61"/>
    <w:rsid w:val="006F0ABD"/>
    <w:rsid w:val="006F1166"/>
    <w:rsid w:val="006F4F49"/>
    <w:rsid w:val="006F5609"/>
    <w:rsid w:val="006F5AAA"/>
    <w:rsid w:val="006F744C"/>
    <w:rsid w:val="00704362"/>
    <w:rsid w:val="00705E1D"/>
    <w:rsid w:val="0070636F"/>
    <w:rsid w:val="00706512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39EC"/>
    <w:rsid w:val="007342A0"/>
    <w:rsid w:val="007357D1"/>
    <w:rsid w:val="00741835"/>
    <w:rsid w:val="00744F0D"/>
    <w:rsid w:val="00745E0D"/>
    <w:rsid w:val="00747CD4"/>
    <w:rsid w:val="00747D4D"/>
    <w:rsid w:val="007522A0"/>
    <w:rsid w:val="00753096"/>
    <w:rsid w:val="0075322C"/>
    <w:rsid w:val="0075414E"/>
    <w:rsid w:val="00760E7D"/>
    <w:rsid w:val="00765984"/>
    <w:rsid w:val="0077351D"/>
    <w:rsid w:val="00773D46"/>
    <w:rsid w:val="00774E54"/>
    <w:rsid w:val="00777BF2"/>
    <w:rsid w:val="007808DF"/>
    <w:rsid w:val="007844B0"/>
    <w:rsid w:val="007847B0"/>
    <w:rsid w:val="007850F0"/>
    <w:rsid w:val="0078633A"/>
    <w:rsid w:val="00786659"/>
    <w:rsid w:val="00793DEE"/>
    <w:rsid w:val="00795514"/>
    <w:rsid w:val="00796B8F"/>
    <w:rsid w:val="00796DF0"/>
    <w:rsid w:val="007A2D2E"/>
    <w:rsid w:val="007A2F79"/>
    <w:rsid w:val="007A61E5"/>
    <w:rsid w:val="007A697C"/>
    <w:rsid w:val="007B1D4C"/>
    <w:rsid w:val="007B5F71"/>
    <w:rsid w:val="007C0780"/>
    <w:rsid w:val="007C1522"/>
    <w:rsid w:val="007C271C"/>
    <w:rsid w:val="007C38B3"/>
    <w:rsid w:val="007C4E5B"/>
    <w:rsid w:val="007D03D8"/>
    <w:rsid w:val="007D1B50"/>
    <w:rsid w:val="007D48FC"/>
    <w:rsid w:val="007D55A9"/>
    <w:rsid w:val="007D6481"/>
    <w:rsid w:val="007D6605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118D"/>
    <w:rsid w:val="008072C9"/>
    <w:rsid w:val="00807A63"/>
    <w:rsid w:val="00807A8D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16D8"/>
    <w:rsid w:val="008339A6"/>
    <w:rsid w:val="00835486"/>
    <w:rsid w:val="008364EF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5EF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188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4621"/>
    <w:rsid w:val="0090511C"/>
    <w:rsid w:val="009056AE"/>
    <w:rsid w:val="00910E4E"/>
    <w:rsid w:val="0091110B"/>
    <w:rsid w:val="00911C67"/>
    <w:rsid w:val="009149CA"/>
    <w:rsid w:val="009154A6"/>
    <w:rsid w:val="009170DD"/>
    <w:rsid w:val="00923C65"/>
    <w:rsid w:val="00924D9D"/>
    <w:rsid w:val="00926BD1"/>
    <w:rsid w:val="009323EE"/>
    <w:rsid w:val="009325BF"/>
    <w:rsid w:val="00934141"/>
    <w:rsid w:val="00937441"/>
    <w:rsid w:val="00937719"/>
    <w:rsid w:val="00944C3F"/>
    <w:rsid w:val="00945982"/>
    <w:rsid w:val="009474FE"/>
    <w:rsid w:val="00953793"/>
    <w:rsid w:val="00954ACA"/>
    <w:rsid w:val="009552C7"/>
    <w:rsid w:val="009565FE"/>
    <w:rsid w:val="00957727"/>
    <w:rsid w:val="00961202"/>
    <w:rsid w:val="00964BC7"/>
    <w:rsid w:val="00966C74"/>
    <w:rsid w:val="00966E02"/>
    <w:rsid w:val="00967062"/>
    <w:rsid w:val="009713E8"/>
    <w:rsid w:val="00973BC0"/>
    <w:rsid w:val="009778D5"/>
    <w:rsid w:val="00980625"/>
    <w:rsid w:val="00980707"/>
    <w:rsid w:val="009825F8"/>
    <w:rsid w:val="00983A0B"/>
    <w:rsid w:val="009842D0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A7E0B"/>
    <w:rsid w:val="009B0463"/>
    <w:rsid w:val="009B0A52"/>
    <w:rsid w:val="009B0E91"/>
    <w:rsid w:val="009B1264"/>
    <w:rsid w:val="009B27C2"/>
    <w:rsid w:val="009B3E3B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5D6C"/>
    <w:rsid w:val="009E5D94"/>
    <w:rsid w:val="009E7BB3"/>
    <w:rsid w:val="009F1266"/>
    <w:rsid w:val="009F7AD5"/>
    <w:rsid w:val="00A00A2C"/>
    <w:rsid w:val="00A14BD0"/>
    <w:rsid w:val="00A22DF9"/>
    <w:rsid w:val="00A26058"/>
    <w:rsid w:val="00A3072F"/>
    <w:rsid w:val="00A328BA"/>
    <w:rsid w:val="00A41B6E"/>
    <w:rsid w:val="00A41DBC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1B78"/>
    <w:rsid w:val="00A83E1D"/>
    <w:rsid w:val="00A84C05"/>
    <w:rsid w:val="00A85543"/>
    <w:rsid w:val="00A877C5"/>
    <w:rsid w:val="00A921AC"/>
    <w:rsid w:val="00A93473"/>
    <w:rsid w:val="00A93797"/>
    <w:rsid w:val="00AB0C10"/>
    <w:rsid w:val="00AB752E"/>
    <w:rsid w:val="00AC10D1"/>
    <w:rsid w:val="00AC2FA5"/>
    <w:rsid w:val="00AC7F79"/>
    <w:rsid w:val="00AD216A"/>
    <w:rsid w:val="00AD2A69"/>
    <w:rsid w:val="00AD3E37"/>
    <w:rsid w:val="00AD660D"/>
    <w:rsid w:val="00AD6678"/>
    <w:rsid w:val="00AE1198"/>
    <w:rsid w:val="00AE1CD1"/>
    <w:rsid w:val="00AE29B2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288"/>
    <w:rsid w:val="00B15FB8"/>
    <w:rsid w:val="00B2208B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060C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2D2B"/>
    <w:rsid w:val="00BD5989"/>
    <w:rsid w:val="00BE1147"/>
    <w:rsid w:val="00BE16BD"/>
    <w:rsid w:val="00BE1AA7"/>
    <w:rsid w:val="00BE242D"/>
    <w:rsid w:val="00BE4638"/>
    <w:rsid w:val="00BE5AEF"/>
    <w:rsid w:val="00BF2BC2"/>
    <w:rsid w:val="00BF327E"/>
    <w:rsid w:val="00BF5D42"/>
    <w:rsid w:val="00C006A5"/>
    <w:rsid w:val="00C0198D"/>
    <w:rsid w:val="00C02FAC"/>
    <w:rsid w:val="00C03036"/>
    <w:rsid w:val="00C042C6"/>
    <w:rsid w:val="00C1084C"/>
    <w:rsid w:val="00C11FD7"/>
    <w:rsid w:val="00C138AA"/>
    <w:rsid w:val="00C145A3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25A3"/>
    <w:rsid w:val="00C66C80"/>
    <w:rsid w:val="00C71353"/>
    <w:rsid w:val="00C72D73"/>
    <w:rsid w:val="00C74C38"/>
    <w:rsid w:val="00C7602E"/>
    <w:rsid w:val="00C76372"/>
    <w:rsid w:val="00C773DE"/>
    <w:rsid w:val="00C806F0"/>
    <w:rsid w:val="00C808E6"/>
    <w:rsid w:val="00C81EE9"/>
    <w:rsid w:val="00C82C70"/>
    <w:rsid w:val="00C83B4D"/>
    <w:rsid w:val="00C8580F"/>
    <w:rsid w:val="00C85C34"/>
    <w:rsid w:val="00C8697B"/>
    <w:rsid w:val="00C9383C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38CF"/>
    <w:rsid w:val="00CC3A1E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4700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6F8"/>
    <w:rsid w:val="00D35B29"/>
    <w:rsid w:val="00D407EA"/>
    <w:rsid w:val="00D42748"/>
    <w:rsid w:val="00D42CFA"/>
    <w:rsid w:val="00D45A7D"/>
    <w:rsid w:val="00D45F2A"/>
    <w:rsid w:val="00D516EF"/>
    <w:rsid w:val="00D52C1A"/>
    <w:rsid w:val="00D557DB"/>
    <w:rsid w:val="00D55A5F"/>
    <w:rsid w:val="00D62E93"/>
    <w:rsid w:val="00D64C91"/>
    <w:rsid w:val="00D66982"/>
    <w:rsid w:val="00D678D1"/>
    <w:rsid w:val="00D708D2"/>
    <w:rsid w:val="00D7237A"/>
    <w:rsid w:val="00D72630"/>
    <w:rsid w:val="00D770C1"/>
    <w:rsid w:val="00D7739E"/>
    <w:rsid w:val="00D80D7B"/>
    <w:rsid w:val="00D810C4"/>
    <w:rsid w:val="00D8597D"/>
    <w:rsid w:val="00D91375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542C"/>
    <w:rsid w:val="00DB7340"/>
    <w:rsid w:val="00DC3516"/>
    <w:rsid w:val="00DC554B"/>
    <w:rsid w:val="00DC5FA9"/>
    <w:rsid w:val="00DD029C"/>
    <w:rsid w:val="00DD5DC6"/>
    <w:rsid w:val="00DE0FE1"/>
    <w:rsid w:val="00DE1F29"/>
    <w:rsid w:val="00DE35AE"/>
    <w:rsid w:val="00DE3F1C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16909"/>
    <w:rsid w:val="00E2665B"/>
    <w:rsid w:val="00E26669"/>
    <w:rsid w:val="00E27C9B"/>
    <w:rsid w:val="00E323E7"/>
    <w:rsid w:val="00E3266B"/>
    <w:rsid w:val="00E3467A"/>
    <w:rsid w:val="00E34B50"/>
    <w:rsid w:val="00E36638"/>
    <w:rsid w:val="00E37F11"/>
    <w:rsid w:val="00E42B3D"/>
    <w:rsid w:val="00E42FBC"/>
    <w:rsid w:val="00E467CD"/>
    <w:rsid w:val="00E470B9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00A1"/>
    <w:rsid w:val="00E96770"/>
    <w:rsid w:val="00E96950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68A5"/>
    <w:rsid w:val="00EC7602"/>
    <w:rsid w:val="00ED00B1"/>
    <w:rsid w:val="00ED6110"/>
    <w:rsid w:val="00EE2A73"/>
    <w:rsid w:val="00EE52D4"/>
    <w:rsid w:val="00EF4412"/>
    <w:rsid w:val="00EF4426"/>
    <w:rsid w:val="00EF57E1"/>
    <w:rsid w:val="00F004D7"/>
    <w:rsid w:val="00F01144"/>
    <w:rsid w:val="00F022FA"/>
    <w:rsid w:val="00F04CEE"/>
    <w:rsid w:val="00F074F4"/>
    <w:rsid w:val="00F10835"/>
    <w:rsid w:val="00F120E2"/>
    <w:rsid w:val="00F13A8A"/>
    <w:rsid w:val="00F14514"/>
    <w:rsid w:val="00F152CC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0C7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4119"/>
    <w:rsid w:val="00FD52EF"/>
    <w:rsid w:val="00FD707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2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2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2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2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2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2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2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2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3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3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3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eastAsia="楷体_GB2312"/>
      <w:sz w:val="21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qFormat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3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5"/>
      </w:numPr>
    </w:pPr>
  </w:style>
  <w:style w:type="numbering" w:styleId="111111">
    <w:name w:val="Outline List 1"/>
    <w:basedOn w:val="a3"/>
    <w:rsid w:val="0059748F"/>
    <w:pPr>
      <w:numPr>
        <w:numId w:val="6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75EA6-5637-4991-AE77-2916B0D7A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370</TotalTime>
  <Pages>2</Pages>
  <Words>4179</Words>
  <Characters>12043</Characters>
  <Application>Microsoft Office Word</Application>
  <DocSecurity>0</DocSecurity>
  <Lines>845</Lines>
  <Paragraphs>700</Paragraphs>
  <ScaleCrop>false</ScaleCrop>
  <Company/>
  <LinksUpToDate>false</LinksUpToDate>
  <CharactersWithSpaces>12406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220</cp:revision>
  <cp:lastPrinted>2010-05-04T10:01:00Z</cp:lastPrinted>
  <dcterms:created xsi:type="dcterms:W3CDTF">2014-07-09T08:19:00Z</dcterms:created>
  <dcterms:modified xsi:type="dcterms:W3CDTF">2014-07-31T10:33:00Z</dcterms:modified>
</cp:coreProperties>
</file>